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13D999" w14:textId="4D50D3F7" w:rsidR="003A6E93" w:rsidRPr="000F0716" w:rsidRDefault="003A6E93" w:rsidP="1374F6AF">
      <w:pPr>
        <w:pStyle w:val="CRCoverPage"/>
        <w:tabs>
          <w:tab w:val="right" w:pos="9639"/>
        </w:tabs>
        <w:spacing w:before="120" w:after="0"/>
        <w:rPr>
          <w:b/>
          <w:bCs/>
          <w:noProof/>
          <w:sz w:val="24"/>
          <w:szCs w:val="24"/>
          <w:lang w:eastAsia="zh-CN"/>
        </w:rPr>
      </w:pPr>
      <w:bookmarkStart w:id="0" w:name="_Ref399006623"/>
      <w:bookmarkStart w:id="1" w:name="_Toc92513360"/>
      <w:r w:rsidRPr="1374F6AF">
        <w:rPr>
          <w:b/>
          <w:bCs/>
          <w:noProof/>
          <w:sz w:val="24"/>
          <w:szCs w:val="24"/>
          <w:lang w:eastAsia="zh-CN"/>
        </w:rPr>
        <w:t>3GPP</w:t>
      </w:r>
      <w:r w:rsidRPr="1374F6AF">
        <w:rPr>
          <w:rFonts w:cs="SimHei"/>
          <w:b/>
          <w:bCs/>
          <w:sz w:val="24"/>
          <w:szCs w:val="24"/>
        </w:rPr>
        <w:t xml:space="preserve"> TSG-</w:t>
      </w:r>
      <w:bookmarkStart w:id="2" w:name="OLE_LINK198"/>
      <w:bookmarkStart w:id="3" w:name="OLE_LINK199"/>
      <w:r w:rsidR="00EF6FDB" w:rsidRPr="1374F6AF">
        <w:rPr>
          <w:rFonts w:cs="SimHei"/>
          <w:b/>
          <w:bCs/>
          <w:sz w:val="24"/>
          <w:szCs w:val="24"/>
        </w:rPr>
        <w:t>RAN WG2</w:t>
      </w:r>
      <w:r w:rsidRPr="1374F6AF">
        <w:rPr>
          <w:rFonts w:cs="SimHei"/>
          <w:b/>
          <w:bCs/>
          <w:sz w:val="24"/>
          <w:szCs w:val="24"/>
        </w:rPr>
        <w:t xml:space="preserve"> Meeting</w:t>
      </w:r>
      <w:bookmarkEnd w:id="2"/>
      <w:bookmarkEnd w:id="3"/>
      <w:r w:rsidR="00D24D6D" w:rsidRPr="1374F6AF">
        <w:rPr>
          <w:rFonts w:cs="SimHei"/>
          <w:b/>
          <w:bCs/>
          <w:sz w:val="24"/>
          <w:szCs w:val="24"/>
        </w:rPr>
        <w:t xml:space="preserve"> </w:t>
      </w:r>
      <w:r w:rsidRPr="1374F6AF">
        <w:rPr>
          <w:rFonts w:cs="SimHei"/>
          <w:b/>
          <w:bCs/>
          <w:sz w:val="24"/>
          <w:szCs w:val="24"/>
        </w:rPr>
        <w:t>#</w:t>
      </w:r>
      <w:r w:rsidR="00766FAB" w:rsidRPr="1374F6AF">
        <w:rPr>
          <w:rFonts w:cs="SimHei"/>
          <w:b/>
          <w:bCs/>
          <w:sz w:val="24"/>
          <w:szCs w:val="24"/>
        </w:rPr>
        <w:t>11</w:t>
      </w:r>
      <w:r w:rsidR="00766FAB">
        <w:rPr>
          <w:rFonts w:cs="SimHei"/>
          <w:b/>
          <w:bCs/>
          <w:sz w:val="24"/>
          <w:szCs w:val="24"/>
        </w:rPr>
        <w:t>3</w:t>
      </w:r>
      <w:r w:rsidR="0084298A">
        <w:rPr>
          <w:rFonts w:cs="SimHei"/>
          <w:b/>
          <w:bCs/>
          <w:sz w:val="24"/>
          <w:szCs w:val="24"/>
        </w:rPr>
        <w:t>bis-</w:t>
      </w:r>
      <w:r w:rsidR="00D24D6D" w:rsidRPr="1374F6AF">
        <w:rPr>
          <w:rFonts w:cs="SimHei"/>
          <w:b/>
          <w:bCs/>
          <w:sz w:val="24"/>
          <w:szCs w:val="24"/>
        </w:rPr>
        <w:t>e</w:t>
      </w:r>
      <w:r w:rsidR="005F2034" w:rsidRPr="1374F6AF">
        <w:rPr>
          <w:b/>
          <w:bCs/>
          <w:noProof/>
          <w:sz w:val="24"/>
          <w:szCs w:val="24"/>
        </w:rPr>
        <w:t xml:space="preserve">          </w:t>
      </w:r>
      <w:r>
        <w:tab/>
      </w:r>
      <w:r w:rsidR="005F2034" w:rsidRPr="1374F6AF">
        <w:rPr>
          <w:b/>
          <w:bCs/>
          <w:noProof/>
          <w:sz w:val="24"/>
          <w:szCs w:val="24"/>
        </w:rPr>
        <w:t xml:space="preserve">    </w:t>
      </w:r>
      <w:r w:rsidRPr="1374F6AF">
        <w:rPr>
          <w:b/>
          <w:bCs/>
          <w:noProof/>
          <w:sz w:val="24"/>
          <w:szCs w:val="24"/>
        </w:rPr>
        <w:t xml:space="preserve">      </w:t>
      </w:r>
      <w:r w:rsidR="008B71B5" w:rsidRPr="1374F6AF">
        <w:rPr>
          <w:rFonts w:eastAsia="Malgun Gothic"/>
          <w:b/>
          <w:bCs/>
          <w:sz w:val="24"/>
          <w:szCs w:val="24"/>
          <w:lang w:eastAsia="zh-CN"/>
        </w:rPr>
        <w:t>R2-</w:t>
      </w:r>
      <w:r w:rsidR="00860116" w:rsidRPr="1374F6AF">
        <w:rPr>
          <w:rFonts w:eastAsia="Malgun Gothic"/>
          <w:b/>
          <w:bCs/>
          <w:sz w:val="24"/>
          <w:szCs w:val="24"/>
          <w:lang w:eastAsia="zh-CN"/>
        </w:rPr>
        <w:t>210</w:t>
      </w:r>
      <w:r w:rsidR="00C11449">
        <w:rPr>
          <w:rFonts w:eastAsia="Malgun Gothic"/>
          <w:b/>
          <w:bCs/>
          <w:sz w:val="24"/>
          <w:szCs w:val="24"/>
          <w:lang w:eastAsia="zh-CN"/>
        </w:rPr>
        <w:t>2867</w:t>
      </w:r>
    </w:p>
    <w:p w14:paraId="358F7F46" w14:textId="631C1AEA" w:rsidR="003A6E93" w:rsidRPr="008A4B03" w:rsidRDefault="00C973D9" w:rsidP="00EF6FDB">
      <w:pPr>
        <w:pStyle w:val="CRCoverPage"/>
        <w:tabs>
          <w:tab w:val="right" w:pos="9639"/>
        </w:tabs>
        <w:spacing w:before="120" w:after="0"/>
        <w:rPr>
          <w:b/>
          <w:noProof/>
          <w:sz w:val="24"/>
        </w:rPr>
      </w:pPr>
      <w:r>
        <w:rPr>
          <w:rFonts w:cs="Arial"/>
          <w:b/>
          <w:sz w:val="24"/>
          <w:lang w:val="de-DE" w:eastAsia="zh-CN"/>
        </w:rPr>
        <w:t>emeeting</w:t>
      </w:r>
      <w:r w:rsidR="00F11BF9">
        <w:rPr>
          <w:rFonts w:cs="Arial"/>
          <w:b/>
          <w:sz w:val="24"/>
          <w:lang w:val="de-DE" w:eastAsia="zh-CN"/>
        </w:rPr>
        <w:t xml:space="preserve">, </w:t>
      </w:r>
      <w:r w:rsidR="0084298A">
        <w:rPr>
          <w:rFonts w:cs="Arial"/>
          <w:b/>
          <w:sz w:val="24"/>
          <w:lang w:val="de-DE" w:eastAsia="zh-CN"/>
        </w:rPr>
        <w:t>12</w:t>
      </w:r>
      <w:r>
        <w:rPr>
          <w:rFonts w:cs="Arial"/>
          <w:b/>
          <w:sz w:val="24"/>
          <w:vertAlign w:val="superscript"/>
          <w:lang w:val="de-DE" w:eastAsia="zh-CN"/>
        </w:rPr>
        <w:t>th</w:t>
      </w:r>
      <w:r w:rsidR="00B42715">
        <w:rPr>
          <w:rFonts w:cs="Arial"/>
          <w:b/>
          <w:sz w:val="24"/>
          <w:lang w:val="de-DE" w:eastAsia="zh-CN"/>
        </w:rPr>
        <w:t xml:space="preserve"> - </w:t>
      </w:r>
      <w:r w:rsidR="0084298A">
        <w:rPr>
          <w:rFonts w:cs="Arial"/>
          <w:b/>
          <w:sz w:val="24"/>
          <w:lang w:val="de-DE" w:eastAsia="zh-CN"/>
        </w:rPr>
        <w:t>20</w:t>
      </w:r>
      <w:r w:rsidR="00F11BF9" w:rsidRPr="00B42715">
        <w:rPr>
          <w:rFonts w:cs="Arial"/>
          <w:b/>
          <w:sz w:val="24"/>
          <w:vertAlign w:val="superscript"/>
          <w:lang w:val="de-DE" w:eastAsia="zh-CN"/>
        </w:rPr>
        <w:t>th</w:t>
      </w:r>
      <w:r w:rsidR="00B42715">
        <w:rPr>
          <w:rFonts w:cs="Arial"/>
          <w:b/>
          <w:sz w:val="24"/>
          <w:lang w:val="de-DE" w:eastAsia="zh-CN"/>
        </w:rPr>
        <w:t xml:space="preserve"> </w:t>
      </w:r>
      <w:r w:rsidR="0084298A">
        <w:rPr>
          <w:rFonts w:cs="Arial"/>
          <w:b/>
          <w:sz w:val="24"/>
          <w:lang w:val="de-DE" w:eastAsia="zh-CN"/>
        </w:rPr>
        <w:t>April</w:t>
      </w:r>
      <w:r w:rsidR="00F11BF9">
        <w:rPr>
          <w:rFonts w:cs="Arial"/>
          <w:b/>
          <w:sz w:val="24"/>
          <w:lang w:val="de-DE" w:eastAsia="zh-CN"/>
        </w:rPr>
        <w:t xml:space="preserve">, </w:t>
      </w:r>
      <w:r w:rsidR="00F11BF9" w:rsidRPr="001065F9">
        <w:rPr>
          <w:rFonts w:cs="Arial"/>
          <w:b/>
          <w:sz w:val="24"/>
          <w:lang w:val="de-DE" w:eastAsia="zh-CN"/>
        </w:rPr>
        <w:t>202</w:t>
      </w:r>
      <w:r>
        <w:rPr>
          <w:rFonts w:cs="Arial"/>
          <w:b/>
          <w:sz w:val="24"/>
          <w:lang w:val="de-DE" w:eastAsia="zh-CN"/>
        </w:rPr>
        <w:t>1</w:t>
      </w:r>
    </w:p>
    <w:p w14:paraId="5D127F36" w14:textId="77777777" w:rsidR="00657DCD" w:rsidRDefault="00657DCD" w:rsidP="00E939B8">
      <w:pPr>
        <w:pStyle w:val="CRCoverPage"/>
        <w:tabs>
          <w:tab w:val="right" w:pos="9639"/>
        </w:tabs>
        <w:spacing w:before="120" w:after="0"/>
        <w:rPr>
          <w:rFonts w:cs="Arial"/>
          <w:b/>
          <w:sz w:val="22"/>
        </w:rPr>
      </w:pPr>
    </w:p>
    <w:p w14:paraId="29A73234" w14:textId="280FC9BB" w:rsidR="00BC5FA1" w:rsidRPr="00010C3D" w:rsidRDefault="00BC5FA1" w:rsidP="00675C27">
      <w:pPr>
        <w:tabs>
          <w:tab w:val="left" w:pos="1985"/>
        </w:tabs>
        <w:jc w:val="both"/>
        <w:rPr>
          <w:rFonts w:ascii="Arial" w:eastAsia="SimSun" w:hAnsi="Arial" w:cs="Arial"/>
          <w:b/>
          <w:sz w:val="22"/>
          <w:lang w:eastAsia="zh-CN"/>
        </w:rPr>
      </w:pPr>
      <w:r w:rsidRPr="007D435F">
        <w:rPr>
          <w:rFonts w:ascii="Arial" w:hAnsi="Arial" w:cs="Arial"/>
          <w:b/>
          <w:sz w:val="22"/>
        </w:rPr>
        <w:t>Agen</w:t>
      </w:r>
      <w:r w:rsidRPr="007D435F">
        <w:rPr>
          <w:rFonts w:ascii="Arial" w:eastAsia="SimSun" w:hAnsi="Arial" w:cs="Arial"/>
          <w:b/>
          <w:sz w:val="22"/>
          <w:lang w:eastAsia="zh-CN"/>
        </w:rPr>
        <w:t>d</w:t>
      </w:r>
      <w:r w:rsidRPr="007D435F">
        <w:rPr>
          <w:rFonts w:ascii="Arial" w:hAnsi="Arial" w:cs="Arial"/>
          <w:b/>
          <w:sz w:val="22"/>
        </w:rPr>
        <w:t>a Item:</w:t>
      </w:r>
      <w:r w:rsidRPr="007D435F">
        <w:rPr>
          <w:rFonts w:ascii="Arial" w:hAnsi="Arial" w:cs="Arial"/>
          <w:sz w:val="22"/>
        </w:rPr>
        <w:tab/>
      </w:r>
      <w:r w:rsidR="005B5256">
        <w:rPr>
          <w:rFonts w:ascii="Arial" w:eastAsia="SimSun" w:hAnsi="Arial" w:cs="Arial"/>
          <w:sz w:val="22"/>
          <w:lang w:eastAsia="zh-CN"/>
        </w:rPr>
        <w:t>8.9.</w:t>
      </w:r>
      <w:r w:rsidR="009566AB">
        <w:rPr>
          <w:rFonts w:ascii="Arial" w:eastAsia="SimSun" w:hAnsi="Arial" w:cs="Arial"/>
          <w:sz w:val="22"/>
          <w:lang w:eastAsia="zh-CN"/>
        </w:rPr>
        <w:t>3</w:t>
      </w:r>
    </w:p>
    <w:p w14:paraId="0E3DCAD6" w14:textId="7EA5F42B" w:rsidR="00675C27" w:rsidRPr="007D435F" w:rsidRDefault="00675C27" w:rsidP="00675C27">
      <w:pPr>
        <w:tabs>
          <w:tab w:val="left" w:pos="1985"/>
        </w:tabs>
        <w:jc w:val="both"/>
        <w:rPr>
          <w:rFonts w:ascii="Arial" w:eastAsia="SimSun"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00C973D9">
        <w:rPr>
          <w:rFonts w:ascii="Arial" w:hAnsi="Arial" w:cs="Arial"/>
          <w:sz w:val="22"/>
        </w:rPr>
        <w:t>Intel Corporation</w:t>
      </w:r>
    </w:p>
    <w:p w14:paraId="739B3454" w14:textId="633CFF4B" w:rsidR="00675C27" w:rsidRPr="001251A2" w:rsidRDefault="00675C27" w:rsidP="00675C27">
      <w:pPr>
        <w:ind w:left="1985" w:hanging="1985"/>
        <w:rPr>
          <w:rFonts w:ascii="Arial" w:eastAsia="SimSun"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D255B9" w:rsidRPr="00D255B9">
        <w:rPr>
          <w:rFonts w:ascii="Arial" w:hAnsi="Arial" w:cs="Arial"/>
          <w:sz w:val="22"/>
        </w:rPr>
        <w:t xml:space="preserve">TRS/CSI-RS </w:t>
      </w:r>
      <w:r w:rsidR="00610D12">
        <w:rPr>
          <w:rFonts w:ascii="Arial" w:hAnsi="Arial" w:cs="Arial"/>
          <w:sz w:val="22"/>
        </w:rPr>
        <w:t xml:space="preserve">configuration and </w:t>
      </w:r>
      <w:r w:rsidR="002E1E85">
        <w:rPr>
          <w:rFonts w:ascii="Arial" w:hAnsi="Arial" w:cs="Arial"/>
          <w:sz w:val="22"/>
        </w:rPr>
        <w:t xml:space="preserve">availability </w:t>
      </w:r>
      <w:r w:rsidR="00D255B9" w:rsidRPr="00D255B9">
        <w:rPr>
          <w:rFonts w:ascii="Arial" w:hAnsi="Arial" w:cs="Arial"/>
          <w:sz w:val="22"/>
        </w:rPr>
        <w:t>for idle/inactive-mode UE</w:t>
      </w:r>
    </w:p>
    <w:p w14:paraId="24336A63" w14:textId="77777777" w:rsidR="00BB7889" w:rsidRDefault="00675C27" w:rsidP="00BB7889">
      <w:pPr>
        <w:tabs>
          <w:tab w:val="left" w:pos="1985"/>
        </w:tabs>
        <w:jc w:val="both"/>
        <w:rPr>
          <w:rFonts w:ascii="Arial" w:eastAsia="SimSun"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SimSun" w:hAnsi="Arial" w:cs="Arial"/>
          <w:sz w:val="22"/>
          <w:lang w:eastAsia="zh-CN"/>
        </w:rPr>
        <w:t>Discussion and decision</w:t>
      </w:r>
    </w:p>
    <w:p w14:paraId="638512C8" w14:textId="77777777" w:rsidR="00BB7889" w:rsidRDefault="00BB7889" w:rsidP="00C23B88">
      <w:pPr>
        <w:pStyle w:val="Heading1"/>
        <w:rPr>
          <w:rFonts w:eastAsia="SimSun"/>
          <w:lang w:eastAsia="zh-CN"/>
        </w:rPr>
      </w:pPr>
      <w:r w:rsidRPr="007D435F">
        <w:t>Introduction</w:t>
      </w:r>
    </w:p>
    <w:p w14:paraId="110B8976" w14:textId="2860E42F" w:rsidR="00E60354" w:rsidRDefault="00E60354" w:rsidP="004F69EC">
      <w:pPr>
        <w:spacing w:after="0"/>
        <w:jc w:val="both"/>
        <w:rPr>
          <w:rFonts w:eastAsia="SimSun"/>
          <w:lang w:eastAsia="zh-CN"/>
        </w:rPr>
      </w:pPr>
      <w:r>
        <w:rPr>
          <w:rFonts w:eastAsia="SimSun"/>
          <w:lang w:eastAsia="zh-CN"/>
        </w:rPr>
        <w:t>In the last meeting, RAN2 agreed to the following:</w:t>
      </w:r>
    </w:p>
    <w:p w14:paraId="281EA62F" w14:textId="3ADA1B03" w:rsidR="00E60354" w:rsidRDefault="00E60354" w:rsidP="004F69EC">
      <w:pPr>
        <w:spacing w:after="0"/>
        <w:jc w:val="both"/>
        <w:rPr>
          <w:rFonts w:eastAsia="SimSun"/>
          <w:lang w:eastAsia="zh-CN"/>
        </w:rPr>
      </w:pPr>
    </w:p>
    <w:p w14:paraId="37925AF8" w14:textId="77777777" w:rsidR="00E60354" w:rsidRDefault="00E60354" w:rsidP="00E60354">
      <w:pPr>
        <w:pStyle w:val="Agreement"/>
        <w:rPr>
          <w:lang w:val="en-US"/>
        </w:rPr>
      </w:pPr>
      <w:r>
        <w:rPr>
          <w:lang w:val="en-US"/>
        </w:rPr>
        <w:t>[041] On signalling providing the configuration of TRS/CSI-RS occasion(s) for idle/inactive UE(s):</w:t>
      </w:r>
    </w:p>
    <w:p w14:paraId="04B8B184" w14:textId="77777777" w:rsidR="00E60354" w:rsidRDefault="00E60354" w:rsidP="00E60354">
      <w:pPr>
        <w:pStyle w:val="Agreement"/>
        <w:numPr>
          <w:ilvl w:val="0"/>
          <w:numId w:val="0"/>
        </w:numPr>
        <w:tabs>
          <w:tab w:val="left" w:pos="720"/>
        </w:tabs>
        <w:ind w:left="1619"/>
        <w:rPr>
          <w:lang w:val="en-US"/>
        </w:rPr>
      </w:pPr>
      <w:r>
        <w:rPr>
          <w:lang w:val="en-US"/>
        </w:rPr>
        <w:t>SIB signalling is the baseline;</w:t>
      </w:r>
    </w:p>
    <w:p w14:paraId="3C7ECB20" w14:textId="77777777" w:rsidR="00E60354" w:rsidRDefault="00E60354" w:rsidP="00E60354">
      <w:pPr>
        <w:pStyle w:val="Agreement"/>
        <w:numPr>
          <w:ilvl w:val="0"/>
          <w:numId w:val="0"/>
        </w:numPr>
        <w:tabs>
          <w:tab w:val="left" w:pos="720"/>
        </w:tabs>
        <w:ind w:left="1619"/>
        <w:rPr>
          <w:lang w:val="en-US"/>
        </w:rPr>
      </w:pPr>
      <w:r>
        <w:rPr>
          <w:lang w:val="en-US"/>
        </w:rPr>
        <w:t>Other dedicated high-layer signalling methods (e.g., dedicated RRC, RRC release message, etc.) can be additionally considered with justification. It is assumed they do not work alone.</w:t>
      </w:r>
    </w:p>
    <w:p w14:paraId="674370FA" w14:textId="77777777" w:rsidR="00E60354" w:rsidRDefault="00E60354" w:rsidP="00E60354">
      <w:pPr>
        <w:pStyle w:val="Agreement"/>
        <w:rPr>
          <w:lang w:val="en-US"/>
        </w:rPr>
      </w:pPr>
      <w:r>
        <w:rPr>
          <w:lang w:val="en-US"/>
        </w:rPr>
        <w:t>[041] RAN2 will down select from the following options on SIB signalling providing the configuration of TRS/CSI-RS occasion(s) for idle/inactive UE(s):</w:t>
      </w:r>
    </w:p>
    <w:p w14:paraId="2152054F" w14:textId="77777777" w:rsidR="00E60354" w:rsidRDefault="00E60354" w:rsidP="00E60354">
      <w:pPr>
        <w:pStyle w:val="Agreement"/>
        <w:numPr>
          <w:ilvl w:val="0"/>
          <w:numId w:val="0"/>
        </w:numPr>
        <w:tabs>
          <w:tab w:val="left" w:pos="720"/>
        </w:tabs>
        <w:ind w:left="1619"/>
        <w:rPr>
          <w:lang w:val="en-US"/>
        </w:rPr>
      </w:pPr>
      <w:r>
        <w:rPr>
          <w:lang w:val="en-US"/>
        </w:rPr>
        <w:t>Option 2: Existing SIB, other than SIB1;</w:t>
      </w:r>
    </w:p>
    <w:p w14:paraId="62A25D0C" w14:textId="77777777" w:rsidR="00E60354" w:rsidRDefault="00E60354" w:rsidP="00E60354">
      <w:pPr>
        <w:pStyle w:val="Agreement"/>
        <w:numPr>
          <w:ilvl w:val="0"/>
          <w:numId w:val="0"/>
        </w:numPr>
        <w:tabs>
          <w:tab w:val="left" w:pos="720"/>
        </w:tabs>
        <w:ind w:left="1619"/>
        <w:rPr>
          <w:lang w:val="en-US"/>
        </w:rPr>
      </w:pPr>
      <w:r>
        <w:rPr>
          <w:lang w:val="en-US"/>
        </w:rPr>
        <w:t>Option 3: New SIB type, e.g. SIB-x;</w:t>
      </w:r>
    </w:p>
    <w:p w14:paraId="5C4B15EF" w14:textId="77777777" w:rsidR="00E60354" w:rsidRPr="00E60354" w:rsidRDefault="00E60354" w:rsidP="004F69EC">
      <w:pPr>
        <w:spacing w:after="0"/>
        <w:jc w:val="both"/>
        <w:rPr>
          <w:rFonts w:eastAsia="SimSun"/>
          <w:lang w:val="en-US" w:eastAsia="zh-CN"/>
        </w:rPr>
      </w:pPr>
    </w:p>
    <w:p w14:paraId="664B1DE9" w14:textId="16B65CEF" w:rsidR="007E432B" w:rsidRDefault="00845CDE" w:rsidP="008607F8">
      <w:pPr>
        <w:jc w:val="both"/>
        <w:rPr>
          <w:rFonts w:eastAsia="SimSun"/>
          <w:lang w:eastAsia="zh-CN"/>
        </w:rPr>
      </w:pPr>
      <w:r>
        <w:rPr>
          <w:rFonts w:eastAsia="SimSun" w:hint="eastAsia"/>
          <w:lang w:eastAsia="zh-CN"/>
        </w:rPr>
        <w:t>I</w:t>
      </w:r>
      <w:r>
        <w:rPr>
          <w:rFonts w:eastAsia="SimSun"/>
          <w:lang w:eastAsia="zh-CN"/>
        </w:rPr>
        <w:t xml:space="preserve">n this </w:t>
      </w:r>
      <w:r w:rsidR="0038777D">
        <w:rPr>
          <w:rFonts w:eastAsia="SimSun"/>
          <w:lang w:eastAsia="zh-CN"/>
        </w:rPr>
        <w:t>contribution</w:t>
      </w:r>
      <w:r>
        <w:rPr>
          <w:rFonts w:eastAsia="SimSun"/>
          <w:lang w:eastAsia="zh-CN"/>
        </w:rPr>
        <w:t xml:space="preserve">, we </w:t>
      </w:r>
      <w:r w:rsidR="00557B99">
        <w:rPr>
          <w:rFonts w:eastAsia="SimSun"/>
          <w:lang w:eastAsia="zh-CN"/>
        </w:rPr>
        <w:t xml:space="preserve">discuss </w:t>
      </w:r>
      <w:r w:rsidR="00A55F11">
        <w:rPr>
          <w:rFonts w:eastAsia="SimSun"/>
          <w:lang w:eastAsia="zh-CN"/>
        </w:rPr>
        <w:t>further the following points that are</w:t>
      </w:r>
      <w:r w:rsidR="00626C7A">
        <w:rPr>
          <w:rFonts w:eastAsia="SimSun"/>
          <w:lang w:eastAsia="zh-CN"/>
        </w:rPr>
        <w:t xml:space="preserve"> still open</w:t>
      </w:r>
      <w:r w:rsidR="0078481B">
        <w:rPr>
          <w:rFonts w:eastAsia="SimSun"/>
          <w:lang w:eastAsia="zh-CN"/>
        </w:rPr>
        <w:t xml:space="preserve"> from last meeting</w:t>
      </w:r>
      <w:r w:rsidR="00E41701">
        <w:rPr>
          <w:rFonts w:eastAsia="SimSun"/>
          <w:lang w:eastAsia="zh-CN"/>
        </w:rPr>
        <w:t>:</w:t>
      </w:r>
    </w:p>
    <w:p w14:paraId="4B732E4F" w14:textId="436A4255" w:rsidR="00E41701" w:rsidRDefault="00352433" w:rsidP="00E41701">
      <w:pPr>
        <w:pStyle w:val="ListParagraph"/>
        <w:numPr>
          <w:ilvl w:val="0"/>
          <w:numId w:val="20"/>
        </w:numPr>
        <w:ind w:firstLineChars="0"/>
        <w:jc w:val="both"/>
        <w:rPr>
          <w:rFonts w:eastAsia="SimSun"/>
          <w:lang w:eastAsia="zh-CN"/>
        </w:rPr>
      </w:pPr>
      <w:r>
        <w:rPr>
          <w:rFonts w:eastAsia="SimSun"/>
          <w:lang w:eastAsia="zh-CN"/>
        </w:rPr>
        <w:t>Existing SIB vs New SIB</w:t>
      </w:r>
    </w:p>
    <w:p w14:paraId="5E7F9BCE" w14:textId="1DCC4DA7" w:rsidR="00352433" w:rsidRPr="00E41701" w:rsidRDefault="00504666" w:rsidP="00E41701">
      <w:pPr>
        <w:pStyle w:val="ListParagraph"/>
        <w:numPr>
          <w:ilvl w:val="0"/>
          <w:numId w:val="20"/>
        </w:numPr>
        <w:ind w:firstLineChars="0"/>
        <w:jc w:val="both"/>
        <w:rPr>
          <w:rFonts w:eastAsia="SimSun"/>
          <w:lang w:eastAsia="zh-CN"/>
        </w:rPr>
      </w:pPr>
      <w:r>
        <w:rPr>
          <w:rFonts w:eastAsia="SimSun"/>
          <w:lang w:eastAsia="zh-CN"/>
        </w:rPr>
        <w:t>Existing SIB Update mechanism or some optimi</w:t>
      </w:r>
      <w:r w:rsidR="003D2F58">
        <w:rPr>
          <w:rFonts w:eastAsia="SimSun"/>
          <w:lang w:eastAsia="zh-CN"/>
        </w:rPr>
        <w:t>zation is needed</w:t>
      </w:r>
    </w:p>
    <w:p w14:paraId="6AC75C9E" w14:textId="77777777" w:rsidR="007D435F" w:rsidRDefault="00764ECF" w:rsidP="0019077B">
      <w:pPr>
        <w:pStyle w:val="Heading1"/>
        <w:pBdr>
          <w:top w:val="single" w:sz="12" w:space="2" w:color="auto"/>
        </w:pBdr>
        <w:rPr>
          <w:rFonts w:eastAsia="SimSun"/>
          <w:lang w:eastAsia="zh-CN"/>
        </w:rPr>
      </w:pPr>
      <w:r>
        <w:rPr>
          <w:rFonts w:eastAsia="SimSun" w:hint="eastAsia"/>
          <w:lang w:eastAsia="zh-CN"/>
        </w:rPr>
        <w:t>Discussion</w:t>
      </w:r>
    </w:p>
    <w:p w14:paraId="5DBB05C3" w14:textId="0872B234" w:rsidR="00762EA6" w:rsidRPr="00A61CE6" w:rsidRDefault="00AA5D43" w:rsidP="00AA5D43">
      <w:pPr>
        <w:pStyle w:val="Heading2"/>
        <w:spacing w:after="240"/>
      </w:pPr>
      <w:r>
        <w:t>Existing SIB vs New SIB</w:t>
      </w:r>
    </w:p>
    <w:p w14:paraId="566039B5" w14:textId="27F1E4C3" w:rsidR="00EF007B" w:rsidRDefault="005D017D" w:rsidP="001A2CB2">
      <w:pPr>
        <w:jc w:val="both"/>
        <w:rPr>
          <w:rFonts w:eastAsiaTheme="minorEastAsia"/>
          <w:lang w:eastAsia="zh-CN"/>
        </w:rPr>
      </w:pPr>
      <w:r>
        <w:rPr>
          <w:rFonts w:eastAsiaTheme="minorEastAsia"/>
          <w:lang w:eastAsia="zh-CN"/>
        </w:rPr>
        <w:t xml:space="preserve">RAN2 confirms </w:t>
      </w:r>
      <w:r w:rsidR="00077D5E">
        <w:rPr>
          <w:rFonts w:eastAsiaTheme="minorEastAsia"/>
          <w:lang w:eastAsia="zh-CN"/>
        </w:rPr>
        <w:t>RAN1 agree</w:t>
      </w:r>
      <w:r>
        <w:rPr>
          <w:rFonts w:eastAsiaTheme="minorEastAsia"/>
          <w:lang w:eastAsia="zh-CN"/>
        </w:rPr>
        <w:t>ment</w:t>
      </w:r>
      <w:r w:rsidR="00077D5E">
        <w:rPr>
          <w:rFonts w:eastAsiaTheme="minorEastAsia"/>
          <w:lang w:eastAsia="zh-CN"/>
        </w:rPr>
        <w:t xml:space="preserve"> to provide</w:t>
      </w:r>
      <w:r w:rsidR="00937CF0">
        <w:rPr>
          <w:rFonts w:eastAsiaTheme="minorEastAsia"/>
          <w:lang w:eastAsia="zh-CN"/>
        </w:rPr>
        <w:t xml:space="preserve"> the TRS/CSI-RS configuration </w:t>
      </w:r>
      <w:r w:rsidR="006E65E2">
        <w:rPr>
          <w:rFonts w:eastAsiaTheme="minorEastAsia"/>
          <w:lang w:eastAsia="zh-CN"/>
        </w:rPr>
        <w:t xml:space="preserve">to idle/inactive-mode UEs </w:t>
      </w:r>
      <w:r w:rsidR="00077D5E">
        <w:rPr>
          <w:rFonts w:eastAsiaTheme="minorEastAsia"/>
          <w:lang w:eastAsia="zh-CN"/>
        </w:rPr>
        <w:t>via the SIB</w:t>
      </w:r>
      <w:r w:rsidR="001A2CB2">
        <w:rPr>
          <w:rFonts w:eastAsiaTheme="minorEastAsia"/>
          <w:lang w:eastAsia="zh-CN"/>
        </w:rPr>
        <w:t>.  From RAN2 perspective, it is on which SIB to provide such configuration.</w:t>
      </w:r>
      <w:r w:rsidR="00506A80">
        <w:rPr>
          <w:rFonts w:eastAsiaTheme="minorEastAsia"/>
          <w:lang w:eastAsia="zh-CN"/>
        </w:rPr>
        <w:t xml:space="preserve">  </w:t>
      </w:r>
      <w:r w:rsidR="00EF007B">
        <w:rPr>
          <w:rFonts w:eastAsiaTheme="minorEastAsia"/>
          <w:lang w:eastAsia="zh-CN"/>
        </w:rPr>
        <w:t xml:space="preserve">It is our understanding that TRS/CSI-RS </w:t>
      </w:r>
      <w:r w:rsidR="00866C1D">
        <w:rPr>
          <w:rFonts w:eastAsiaTheme="minorEastAsia"/>
          <w:lang w:eastAsia="zh-CN"/>
        </w:rPr>
        <w:t>can be</w:t>
      </w:r>
      <w:r w:rsidR="00EF007B">
        <w:rPr>
          <w:rFonts w:eastAsiaTheme="minorEastAsia"/>
          <w:lang w:eastAsia="zh-CN"/>
        </w:rPr>
        <w:t xml:space="preserve"> used </w:t>
      </w:r>
      <w:r w:rsidR="00803EA9">
        <w:rPr>
          <w:rFonts w:eastAsiaTheme="minorEastAsia"/>
          <w:lang w:eastAsia="zh-CN"/>
        </w:rPr>
        <w:t>for AGC and time/frequency tracking</w:t>
      </w:r>
      <w:r w:rsidR="00B424DD">
        <w:rPr>
          <w:rFonts w:eastAsiaTheme="minorEastAsia"/>
          <w:lang w:eastAsia="zh-CN"/>
        </w:rPr>
        <w:t xml:space="preserve"> and RAN1 is still deciding </w:t>
      </w:r>
      <w:r w:rsidR="0087498C">
        <w:rPr>
          <w:rFonts w:eastAsiaTheme="minorEastAsia"/>
          <w:lang w:eastAsia="zh-CN"/>
        </w:rPr>
        <w:t xml:space="preserve">on </w:t>
      </w:r>
      <w:r w:rsidR="00B424DD">
        <w:rPr>
          <w:rFonts w:eastAsiaTheme="minorEastAsia"/>
          <w:lang w:eastAsia="zh-CN"/>
        </w:rPr>
        <w:t>whether it is used for RRM measurement of the serving cell</w:t>
      </w:r>
      <w:r w:rsidR="00B95682">
        <w:rPr>
          <w:rFonts w:eastAsiaTheme="minorEastAsia"/>
          <w:lang w:eastAsia="zh-CN"/>
        </w:rPr>
        <w:t xml:space="preserve"> (RAN1 already agree that it is not for </w:t>
      </w:r>
      <w:r w:rsidR="002C5045">
        <w:rPr>
          <w:rFonts w:eastAsiaTheme="minorEastAsia"/>
          <w:lang w:eastAsia="zh-CN"/>
        </w:rPr>
        <w:t>neighbour cells)</w:t>
      </w:r>
      <w:r w:rsidR="00B424DD">
        <w:rPr>
          <w:rFonts w:eastAsiaTheme="minorEastAsia"/>
          <w:lang w:eastAsia="zh-CN"/>
        </w:rPr>
        <w:t xml:space="preserve"> and</w:t>
      </w:r>
      <w:r w:rsidR="0036589A">
        <w:rPr>
          <w:rFonts w:eastAsiaTheme="minorEastAsia"/>
          <w:lang w:eastAsia="zh-CN"/>
        </w:rPr>
        <w:t xml:space="preserve">/or as paging </w:t>
      </w:r>
      <w:r w:rsidR="00DD26FC">
        <w:rPr>
          <w:rFonts w:eastAsiaTheme="minorEastAsia"/>
          <w:lang w:eastAsia="zh-CN"/>
        </w:rPr>
        <w:t>reception</w:t>
      </w:r>
      <w:r w:rsidR="0036589A">
        <w:rPr>
          <w:rFonts w:eastAsiaTheme="minorEastAsia"/>
          <w:lang w:eastAsia="zh-CN"/>
        </w:rPr>
        <w:t xml:space="preserve"> indication</w:t>
      </w:r>
      <w:r w:rsidR="4C833EA5" w:rsidRPr="2C5B89E3">
        <w:rPr>
          <w:rFonts w:eastAsiaTheme="minorEastAsia"/>
          <w:lang w:eastAsia="zh-CN"/>
        </w:rPr>
        <w:t>.</w:t>
      </w:r>
    </w:p>
    <w:p w14:paraId="4E883697" w14:textId="022CBDEB" w:rsidR="00B46474" w:rsidRDefault="00506A80" w:rsidP="001A2CB2">
      <w:pPr>
        <w:jc w:val="both"/>
        <w:rPr>
          <w:rFonts w:eastAsiaTheme="minorEastAsia"/>
          <w:lang w:eastAsia="zh-CN"/>
        </w:rPr>
      </w:pPr>
      <w:r>
        <w:rPr>
          <w:rFonts w:eastAsiaTheme="minorEastAsia"/>
          <w:lang w:eastAsia="zh-CN"/>
        </w:rPr>
        <w:t>As this is part of the physical layer configuration</w:t>
      </w:r>
      <w:r w:rsidR="00017129">
        <w:rPr>
          <w:rFonts w:eastAsiaTheme="minorEastAsia"/>
          <w:lang w:eastAsia="zh-CN"/>
        </w:rPr>
        <w:t xml:space="preserve"> of the serving cell</w:t>
      </w:r>
      <w:r>
        <w:rPr>
          <w:rFonts w:eastAsiaTheme="minorEastAsia"/>
          <w:lang w:eastAsia="zh-CN"/>
        </w:rPr>
        <w:t xml:space="preserve">, </w:t>
      </w:r>
      <w:r w:rsidR="009B44A3">
        <w:rPr>
          <w:rFonts w:eastAsiaTheme="minorEastAsia"/>
          <w:lang w:eastAsia="zh-CN"/>
        </w:rPr>
        <w:t>i</w:t>
      </w:r>
      <w:r>
        <w:rPr>
          <w:rFonts w:eastAsiaTheme="minorEastAsia"/>
          <w:lang w:eastAsia="zh-CN"/>
        </w:rPr>
        <w:t xml:space="preserve">t </w:t>
      </w:r>
      <w:r w:rsidR="009B44A3">
        <w:rPr>
          <w:rFonts w:eastAsiaTheme="minorEastAsia"/>
          <w:lang w:eastAsia="zh-CN"/>
        </w:rPr>
        <w:t>is normally included</w:t>
      </w:r>
      <w:r w:rsidR="00232916">
        <w:rPr>
          <w:rFonts w:eastAsiaTheme="minorEastAsia"/>
          <w:lang w:eastAsia="zh-CN"/>
        </w:rPr>
        <w:t xml:space="preserve"> or signalled</w:t>
      </w:r>
      <w:r w:rsidR="009B44A3">
        <w:rPr>
          <w:rFonts w:eastAsiaTheme="minorEastAsia"/>
          <w:lang w:eastAsia="zh-CN"/>
        </w:rPr>
        <w:t xml:space="preserve"> in the RMSI or SIB1</w:t>
      </w:r>
      <w:r w:rsidR="000E5182">
        <w:rPr>
          <w:rFonts w:eastAsiaTheme="minorEastAsia"/>
          <w:lang w:eastAsia="zh-CN"/>
        </w:rPr>
        <w:t>.  On the other</w:t>
      </w:r>
      <w:r w:rsidR="00232916">
        <w:rPr>
          <w:rFonts w:eastAsiaTheme="minorEastAsia"/>
          <w:lang w:eastAsia="zh-CN"/>
        </w:rPr>
        <w:t xml:space="preserve"> hand</w:t>
      </w:r>
      <w:r w:rsidR="000E5182">
        <w:rPr>
          <w:rFonts w:eastAsiaTheme="minorEastAsia"/>
          <w:lang w:eastAsia="zh-CN"/>
        </w:rPr>
        <w:t>, s</w:t>
      </w:r>
      <w:r w:rsidR="001A2CB2">
        <w:rPr>
          <w:rFonts w:eastAsiaTheme="minorEastAsia"/>
          <w:lang w:eastAsia="zh-CN"/>
        </w:rPr>
        <w:t xml:space="preserve">ince the </w:t>
      </w:r>
      <w:r w:rsidR="00E83E7B">
        <w:rPr>
          <w:rFonts w:eastAsiaTheme="minorEastAsia"/>
          <w:lang w:eastAsia="zh-CN"/>
        </w:rPr>
        <w:t>configuration is not require</w:t>
      </w:r>
      <w:r w:rsidR="00232916">
        <w:rPr>
          <w:rFonts w:eastAsiaTheme="minorEastAsia"/>
          <w:lang w:eastAsia="zh-CN"/>
        </w:rPr>
        <w:t>d</w:t>
      </w:r>
      <w:r w:rsidR="00E83E7B">
        <w:rPr>
          <w:rFonts w:eastAsiaTheme="minorEastAsia"/>
          <w:lang w:eastAsia="zh-CN"/>
        </w:rPr>
        <w:t xml:space="preserve"> to be used for access</w:t>
      </w:r>
      <w:r>
        <w:rPr>
          <w:rFonts w:eastAsiaTheme="minorEastAsia"/>
          <w:lang w:eastAsia="zh-CN"/>
        </w:rPr>
        <w:t xml:space="preserve"> of the cell, </w:t>
      </w:r>
      <w:r w:rsidR="00333EB4">
        <w:rPr>
          <w:rFonts w:eastAsiaTheme="minorEastAsia"/>
          <w:lang w:eastAsia="zh-CN"/>
        </w:rPr>
        <w:t>such configuration</w:t>
      </w:r>
      <w:r w:rsidR="006C0750">
        <w:rPr>
          <w:rFonts w:eastAsiaTheme="minorEastAsia"/>
          <w:lang w:eastAsia="zh-CN"/>
        </w:rPr>
        <w:t xml:space="preserve"> can </w:t>
      </w:r>
      <w:r w:rsidR="00861EC5">
        <w:rPr>
          <w:rFonts w:eastAsiaTheme="minorEastAsia"/>
          <w:lang w:eastAsia="zh-CN"/>
        </w:rPr>
        <w:t xml:space="preserve">also </w:t>
      </w:r>
      <w:r w:rsidR="006C0750">
        <w:rPr>
          <w:rFonts w:eastAsiaTheme="minorEastAsia"/>
          <w:lang w:eastAsia="zh-CN"/>
        </w:rPr>
        <w:t>be provided in other SIB</w:t>
      </w:r>
      <w:r w:rsidR="00861EC5">
        <w:rPr>
          <w:rFonts w:eastAsiaTheme="minorEastAsia"/>
          <w:lang w:eastAsia="zh-CN"/>
        </w:rPr>
        <w:t xml:space="preserve"> to reduce the overhead of SIB1.</w:t>
      </w:r>
      <w:r w:rsidR="007E3898">
        <w:rPr>
          <w:rFonts w:eastAsiaTheme="minorEastAsia"/>
          <w:lang w:eastAsia="zh-CN"/>
        </w:rPr>
        <w:t xml:space="preserve"> </w:t>
      </w:r>
      <w:r w:rsidR="007E7E86">
        <w:rPr>
          <w:rFonts w:eastAsiaTheme="minorEastAsia"/>
          <w:lang w:eastAsia="zh-CN"/>
        </w:rPr>
        <w:t xml:space="preserve">As this serving cell configuration is not used by legacy UE, it would be good to include it in </w:t>
      </w:r>
      <w:r w:rsidR="004D3851">
        <w:rPr>
          <w:rFonts w:eastAsiaTheme="minorEastAsia"/>
          <w:lang w:eastAsia="zh-CN"/>
        </w:rPr>
        <w:t>a</w:t>
      </w:r>
      <w:r w:rsidR="005C40FE">
        <w:rPr>
          <w:rFonts w:eastAsiaTheme="minorEastAsia"/>
          <w:lang w:eastAsia="zh-CN"/>
        </w:rPr>
        <w:t>nother</w:t>
      </w:r>
      <w:r w:rsidR="007E7E86">
        <w:rPr>
          <w:rFonts w:eastAsiaTheme="minorEastAsia"/>
          <w:lang w:eastAsia="zh-CN"/>
        </w:rPr>
        <w:t xml:space="preserve"> </w:t>
      </w:r>
      <w:r w:rsidR="005C40FE">
        <w:rPr>
          <w:rFonts w:eastAsiaTheme="minorEastAsia"/>
          <w:lang w:eastAsia="zh-CN"/>
        </w:rPr>
        <w:t xml:space="preserve">existing </w:t>
      </w:r>
      <w:r w:rsidR="007E7E86">
        <w:rPr>
          <w:rFonts w:eastAsiaTheme="minorEastAsia"/>
          <w:lang w:eastAsia="zh-CN"/>
        </w:rPr>
        <w:t>SIB</w:t>
      </w:r>
      <w:r w:rsidR="005C40FE">
        <w:rPr>
          <w:rFonts w:eastAsiaTheme="minorEastAsia"/>
          <w:lang w:eastAsia="zh-CN"/>
        </w:rPr>
        <w:t xml:space="preserve"> or new SIB</w:t>
      </w:r>
      <w:r w:rsidR="000D0B92">
        <w:rPr>
          <w:rFonts w:eastAsiaTheme="minorEastAsia"/>
          <w:lang w:eastAsia="zh-CN"/>
        </w:rPr>
        <w:t xml:space="preserve"> to reduce the unnecessary overhead on SIB1.</w:t>
      </w:r>
      <w:r w:rsidR="00B46474">
        <w:rPr>
          <w:rFonts w:eastAsiaTheme="minorEastAsia"/>
          <w:lang w:eastAsia="zh-CN"/>
        </w:rPr>
        <w:t xml:space="preserve"> </w:t>
      </w:r>
      <w:r w:rsidR="00F13289">
        <w:rPr>
          <w:rFonts w:eastAsiaTheme="minorEastAsia"/>
          <w:lang w:eastAsia="zh-CN"/>
        </w:rPr>
        <w:t>Hence RAN2 agreed that it not in SIB1 but in existing SIB or new SIB</w:t>
      </w:r>
      <w:r w:rsidR="00B81FDA">
        <w:rPr>
          <w:rFonts w:eastAsiaTheme="minorEastAsia"/>
          <w:lang w:eastAsia="zh-CN"/>
        </w:rPr>
        <w:t>.</w:t>
      </w:r>
      <w:r w:rsidR="00EB2E4F">
        <w:rPr>
          <w:rFonts w:eastAsiaTheme="minorEastAsia"/>
          <w:lang w:eastAsia="zh-CN"/>
        </w:rPr>
        <w:t xml:space="preserve"> </w:t>
      </w:r>
      <w:r w:rsidR="005C40FE">
        <w:rPr>
          <w:rFonts w:eastAsiaTheme="minorEastAsia"/>
          <w:lang w:eastAsia="zh-CN"/>
        </w:rPr>
        <w:t>To decide on whether to use existing SIB or new SIB for the TRS/CSI-RS occasion configuration, w</w:t>
      </w:r>
      <w:r w:rsidR="00EB2E4F">
        <w:rPr>
          <w:rFonts w:eastAsiaTheme="minorEastAsia"/>
          <w:lang w:eastAsia="zh-CN"/>
        </w:rPr>
        <w:t xml:space="preserve">e think that </w:t>
      </w:r>
      <w:r w:rsidR="00284A8A">
        <w:rPr>
          <w:rFonts w:eastAsiaTheme="minorEastAsia"/>
          <w:lang w:eastAsia="zh-CN"/>
        </w:rPr>
        <w:t>the decision should be made based on the following</w:t>
      </w:r>
      <w:r w:rsidR="00BE56DB">
        <w:rPr>
          <w:rFonts w:eastAsiaTheme="minorEastAsia"/>
          <w:lang w:eastAsia="zh-CN"/>
        </w:rPr>
        <w:t>:</w:t>
      </w:r>
    </w:p>
    <w:p w14:paraId="39CECE35" w14:textId="3CF2DF45" w:rsidR="00A10C33" w:rsidRDefault="00A10C33" w:rsidP="0020245F">
      <w:pPr>
        <w:pStyle w:val="ListParagraph"/>
        <w:numPr>
          <w:ilvl w:val="0"/>
          <w:numId w:val="21"/>
        </w:numPr>
        <w:ind w:firstLineChars="0"/>
        <w:jc w:val="both"/>
        <w:rPr>
          <w:rFonts w:eastAsiaTheme="minorEastAsia"/>
          <w:lang w:eastAsia="zh-CN"/>
        </w:rPr>
      </w:pPr>
      <w:r>
        <w:rPr>
          <w:rFonts w:eastAsiaTheme="minorEastAsia"/>
          <w:lang w:eastAsia="zh-CN"/>
        </w:rPr>
        <w:t>Whether the TRS/CSI-RS configuration</w:t>
      </w:r>
      <w:r w:rsidR="0066589C">
        <w:rPr>
          <w:rFonts w:eastAsiaTheme="minorEastAsia"/>
          <w:lang w:eastAsia="zh-CN"/>
        </w:rPr>
        <w:t xml:space="preserve"> fit into </w:t>
      </w:r>
      <w:r w:rsidR="00FE52A7">
        <w:rPr>
          <w:rFonts w:eastAsiaTheme="minorEastAsia"/>
          <w:lang w:eastAsia="zh-CN"/>
        </w:rPr>
        <w:t xml:space="preserve">the functionality of </w:t>
      </w:r>
      <w:r w:rsidR="0066589C">
        <w:rPr>
          <w:rFonts w:eastAsiaTheme="minorEastAsia"/>
          <w:lang w:eastAsia="zh-CN"/>
        </w:rPr>
        <w:t>any existing SIB</w:t>
      </w:r>
    </w:p>
    <w:p w14:paraId="782A430F" w14:textId="19B19C9C" w:rsidR="0020245F" w:rsidRDefault="00DD6282" w:rsidP="0066589C">
      <w:pPr>
        <w:ind w:left="720"/>
        <w:jc w:val="both"/>
        <w:rPr>
          <w:rFonts w:eastAsiaTheme="minorEastAsia"/>
          <w:lang w:eastAsia="zh-CN"/>
        </w:rPr>
      </w:pPr>
      <w:r w:rsidRPr="0066589C">
        <w:rPr>
          <w:rFonts w:eastAsiaTheme="minorEastAsia"/>
          <w:lang w:eastAsia="zh-CN"/>
        </w:rPr>
        <w:t>The existing SIBs have their own functional areas where it is used</w:t>
      </w:r>
      <w:r w:rsidR="0018592A" w:rsidRPr="0066589C">
        <w:rPr>
          <w:rFonts w:eastAsiaTheme="minorEastAsia"/>
          <w:lang w:eastAsia="zh-CN"/>
        </w:rPr>
        <w:t xml:space="preserve"> (i.e. SIB2</w:t>
      </w:r>
      <w:r w:rsidR="001452F7" w:rsidRPr="0066589C">
        <w:rPr>
          <w:rFonts w:eastAsiaTheme="minorEastAsia"/>
          <w:lang w:eastAsia="zh-CN"/>
        </w:rPr>
        <w:t>/3/4</w:t>
      </w:r>
      <w:r w:rsidR="00F54F2B" w:rsidRPr="0066589C">
        <w:rPr>
          <w:rFonts w:eastAsiaTheme="minorEastAsia"/>
          <w:lang w:eastAsia="zh-CN"/>
        </w:rPr>
        <w:t xml:space="preserve">/5 are for cell reselection, </w:t>
      </w:r>
      <w:r w:rsidR="0064064F" w:rsidRPr="0066589C">
        <w:rPr>
          <w:rFonts w:eastAsiaTheme="minorEastAsia"/>
          <w:lang w:eastAsia="zh-CN"/>
        </w:rPr>
        <w:t>SIB6/7/8 are for PWS, SIB9</w:t>
      </w:r>
      <w:r w:rsidR="00AE37A5" w:rsidRPr="0066589C">
        <w:rPr>
          <w:rFonts w:eastAsiaTheme="minorEastAsia"/>
          <w:lang w:eastAsia="zh-CN"/>
        </w:rPr>
        <w:t xml:space="preserve"> is for </w:t>
      </w:r>
      <w:r w:rsidR="008E1338" w:rsidRPr="0066589C">
        <w:rPr>
          <w:rFonts w:eastAsiaTheme="minorEastAsia"/>
          <w:lang w:eastAsia="zh-CN"/>
        </w:rPr>
        <w:t>GPS and UTC time, SIB10 is for NPN</w:t>
      </w:r>
      <w:r w:rsidR="00B95682" w:rsidRPr="0066589C">
        <w:rPr>
          <w:rFonts w:eastAsiaTheme="minorEastAsia"/>
          <w:lang w:eastAsia="zh-CN"/>
        </w:rPr>
        <w:t xml:space="preserve"> and</w:t>
      </w:r>
      <w:r w:rsidR="008E1338" w:rsidRPr="0066589C">
        <w:rPr>
          <w:rFonts w:eastAsiaTheme="minorEastAsia"/>
          <w:lang w:eastAsia="zh-CN"/>
        </w:rPr>
        <w:t xml:space="preserve"> SIB12</w:t>
      </w:r>
      <w:r w:rsidR="00AF13E1" w:rsidRPr="0066589C">
        <w:rPr>
          <w:rFonts w:eastAsiaTheme="minorEastAsia"/>
          <w:lang w:eastAsia="zh-CN"/>
        </w:rPr>
        <w:t>/13/14 are for sidelink</w:t>
      </w:r>
      <w:r w:rsidR="002C5045" w:rsidRPr="0066589C">
        <w:rPr>
          <w:rFonts w:eastAsiaTheme="minorEastAsia"/>
          <w:lang w:eastAsia="zh-CN"/>
        </w:rPr>
        <w:t>/V2X</w:t>
      </w:r>
      <w:r w:rsidR="00A114B2" w:rsidRPr="0066589C">
        <w:rPr>
          <w:rFonts w:eastAsiaTheme="minorEastAsia"/>
          <w:lang w:eastAsia="zh-CN"/>
        </w:rPr>
        <w:t>)</w:t>
      </w:r>
      <w:r w:rsidR="002C5045" w:rsidRPr="0066589C">
        <w:rPr>
          <w:rFonts w:eastAsiaTheme="minorEastAsia"/>
          <w:lang w:eastAsia="zh-CN"/>
        </w:rPr>
        <w:t>.</w:t>
      </w:r>
      <w:r w:rsidR="00E3573C" w:rsidRPr="0066589C">
        <w:rPr>
          <w:rFonts w:eastAsiaTheme="minorEastAsia"/>
          <w:lang w:eastAsia="zh-CN"/>
        </w:rPr>
        <w:t xml:space="preserve"> SIB11, which is use for RRM measurement in idle/inactive mode</w:t>
      </w:r>
      <w:r w:rsidR="007C56E9" w:rsidRPr="0066589C">
        <w:rPr>
          <w:rFonts w:eastAsiaTheme="minorEastAsia"/>
          <w:lang w:eastAsia="zh-CN"/>
        </w:rPr>
        <w:t>,</w:t>
      </w:r>
      <w:r w:rsidR="00E3573C" w:rsidRPr="0066589C">
        <w:rPr>
          <w:rFonts w:eastAsiaTheme="minorEastAsia"/>
          <w:lang w:eastAsia="zh-CN"/>
        </w:rPr>
        <w:t xml:space="preserve"> may be </w:t>
      </w:r>
      <w:r w:rsidR="008D1056">
        <w:rPr>
          <w:rFonts w:eastAsiaTheme="minorEastAsia"/>
          <w:lang w:eastAsia="zh-CN"/>
        </w:rPr>
        <w:t xml:space="preserve">a </w:t>
      </w:r>
      <w:r w:rsidR="00284A8A" w:rsidRPr="0066589C">
        <w:rPr>
          <w:rFonts w:eastAsiaTheme="minorEastAsia"/>
          <w:lang w:eastAsia="zh-CN"/>
        </w:rPr>
        <w:t>logical</w:t>
      </w:r>
      <w:r w:rsidR="008D1056">
        <w:rPr>
          <w:rFonts w:eastAsiaTheme="minorEastAsia"/>
          <w:lang w:eastAsia="zh-CN"/>
        </w:rPr>
        <w:t xml:space="preserve"> SIB if</w:t>
      </w:r>
      <w:r w:rsidR="00D460D4" w:rsidRPr="0066589C">
        <w:rPr>
          <w:rFonts w:eastAsiaTheme="minorEastAsia"/>
          <w:lang w:eastAsia="zh-CN"/>
        </w:rPr>
        <w:t xml:space="preserve"> TRS/CSI-RS</w:t>
      </w:r>
      <w:r w:rsidR="008D1056">
        <w:rPr>
          <w:rFonts w:eastAsiaTheme="minorEastAsia"/>
          <w:lang w:eastAsia="zh-CN"/>
        </w:rPr>
        <w:t xml:space="preserve"> configuration in the SIB</w:t>
      </w:r>
      <w:r w:rsidR="00D460D4" w:rsidRPr="0066589C">
        <w:rPr>
          <w:rFonts w:eastAsiaTheme="minorEastAsia"/>
          <w:lang w:eastAsia="zh-CN"/>
        </w:rPr>
        <w:t xml:space="preserve"> </w:t>
      </w:r>
      <w:r w:rsidR="008D1056">
        <w:rPr>
          <w:rFonts w:eastAsiaTheme="minorEastAsia"/>
          <w:lang w:eastAsia="zh-CN"/>
        </w:rPr>
        <w:t>is also</w:t>
      </w:r>
      <w:r w:rsidR="00D460D4" w:rsidRPr="0066589C">
        <w:rPr>
          <w:rFonts w:eastAsiaTheme="minorEastAsia"/>
          <w:lang w:eastAsia="zh-CN"/>
        </w:rPr>
        <w:t xml:space="preserve"> used for RRM measurement of the serving cell.</w:t>
      </w:r>
      <w:r w:rsidR="002B5B1C">
        <w:rPr>
          <w:rFonts w:eastAsiaTheme="minorEastAsia"/>
          <w:lang w:eastAsia="zh-CN"/>
        </w:rPr>
        <w:t xml:space="preserve">  In the last RAN1 meeting, RAN1 </w:t>
      </w:r>
      <w:r w:rsidR="003334FB">
        <w:rPr>
          <w:rFonts w:eastAsiaTheme="minorEastAsia"/>
          <w:lang w:eastAsia="zh-CN"/>
        </w:rPr>
        <w:t>concludes that</w:t>
      </w:r>
      <w:r w:rsidR="004E1FF8">
        <w:rPr>
          <w:rFonts w:eastAsiaTheme="minorEastAsia"/>
          <w:lang w:eastAsia="zh-CN"/>
        </w:rPr>
        <w:t xml:space="preserve"> </w:t>
      </w:r>
      <w:r w:rsidR="00E72BD1">
        <w:rPr>
          <w:rFonts w:eastAsiaTheme="minorEastAsia"/>
          <w:lang w:eastAsia="zh-CN"/>
        </w:rPr>
        <w:t xml:space="preserve">there is no consensus </w:t>
      </w:r>
      <w:r w:rsidR="00E442D6">
        <w:rPr>
          <w:rFonts w:eastAsiaTheme="minorEastAsia"/>
          <w:lang w:eastAsia="zh-CN"/>
        </w:rPr>
        <w:t>using TRS/CSI-RS configuration for</w:t>
      </w:r>
      <w:r w:rsidR="004E1FF8">
        <w:rPr>
          <w:rFonts w:eastAsiaTheme="minorEastAsia"/>
          <w:lang w:eastAsia="zh-CN"/>
        </w:rPr>
        <w:t xml:space="preserve"> RRM measurement for the serving cell.</w:t>
      </w:r>
      <w:r w:rsidR="00E442D6">
        <w:rPr>
          <w:rFonts w:eastAsiaTheme="minorEastAsia"/>
          <w:lang w:eastAsia="zh-CN"/>
        </w:rPr>
        <w:t xml:space="preserve">  It is unlikely RAN1 will further discuss this</w:t>
      </w:r>
      <w:r w:rsidR="00C84D20">
        <w:rPr>
          <w:rFonts w:eastAsiaTheme="minorEastAsia"/>
          <w:lang w:eastAsia="zh-CN"/>
        </w:rPr>
        <w:t>.</w:t>
      </w:r>
    </w:p>
    <w:p w14:paraId="719C3B6D" w14:textId="77777777" w:rsidR="006B341A" w:rsidRPr="00B52BAB" w:rsidRDefault="006B341A" w:rsidP="006B341A">
      <w:pPr>
        <w:spacing w:before="60" w:after="60" w:line="288" w:lineRule="auto"/>
        <w:ind w:left="852"/>
        <w:jc w:val="both"/>
        <w:rPr>
          <w:b/>
          <w:bCs/>
          <w:u w:val="single"/>
          <w:lang w:eastAsia="ko-KR"/>
        </w:rPr>
      </w:pPr>
      <w:r w:rsidRPr="00B52BAB">
        <w:rPr>
          <w:b/>
          <w:bCs/>
          <w:u w:val="single"/>
        </w:rPr>
        <w:lastRenderedPageBreak/>
        <w:t>Conclusion</w:t>
      </w:r>
    </w:p>
    <w:p w14:paraId="11A0C4F4" w14:textId="2838C8CE" w:rsidR="006B341A" w:rsidRDefault="006B341A" w:rsidP="006B341A">
      <w:pPr>
        <w:spacing w:before="60" w:after="60" w:line="288" w:lineRule="auto"/>
        <w:ind w:left="852"/>
        <w:jc w:val="both"/>
      </w:pPr>
      <w:r w:rsidRPr="00B52BAB">
        <w:t>From RAN1 perspective, there is no consensus on supporting RRM measurement for serving cell functionality for TRS/CSI-RS occasion(s) for idles/inactive UEs.</w:t>
      </w:r>
    </w:p>
    <w:p w14:paraId="2FD3E344" w14:textId="443BBEFF" w:rsidR="007E3D27" w:rsidRDefault="007E3D27" w:rsidP="00D5057E">
      <w:pPr>
        <w:pStyle w:val="ListParagraph"/>
        <w:ind w:left="720" w:firstLineChars="0" w:firstLine="0"/>
        <w:jc w:val="both"/>
        <w:rPr>
          <w:rFonts w:eastAsiaTheme="minorEastAsia"/>
          <w:lang w:eastAsia="zh-CN"/>
        </w:rPr>
      </w:pPr>
      <w:r>
        <w:rPr>
          <w:rFonts w:eastAsiaTheme="minorEastAsia"/>
          <w:lang w:eastAsia="zh-CN"/>
        </w:rPr>
        <w:t xml:space="preserve">Hence it seems like there is no existing SIB </w:t>
      </w:r>
      <w:r w:rsidR="00C41ABE">
        <w:t>that is related to the functionality of the</w:t>
      </w:r>
      <w:r w:rsidR="00C41ABE" w:rsidDel="00C41ABE">
        <w:rPr>
          <w:rStyle w:val="CommentReference"/>
          <w:rFonts w:ascii="Arial" w:eastAsia="–¾’©" w:hAnsi="Arial"/>
        </w:rPr>
        <w:t xml:space="preserve"> </w:t>
      </w:r>
      <w:r w:rsidR="00D5057E">
        <w:rPr>
          <w:rFonts w:eastAsiaTheme="minorEastAsia"/>
          <w:lang w:eastAsia="zh-CN"/>
        </w:rPr>
        <w:t>TR</w:t>
      </w:r>
      <w:r>
        <w:rPr>
          <w:rFonts w:eastAsiaTheme="minorEastAsia"/>
          <w:lang w:eastAsia="zh-CN"/>
        </w:rPr>
        <w:t>S/CSI-RS configuration.</w:t>
      </w:r>
    </w:p>
    <w:p w14:paraId="435BAD9C" w14:textId="2E312E8F" w:rsidR="009B30B1" w:rsidRDefault="009868CC" w:rsidP="0020245F">
      <w:pPr>
        <w:pStyle w:val="ListParagraph"/>
        <w:numPr>
          <w:ilvl w:val="0"/>
          <w:numId w:val="21"/>
        </w:numPr>
        <w:ind w:firstLineChars="0"/>
        <w:jc w:val="both"/>
        <w:rPr>
          <w:rFonts w:eastAsiaTheme="minorEastAsia"/>
          <w:lang w:eastAsia="zh-CN"/>
        </w:rPr>
      </w:pPr>
      <w:r>
        <w:rPr>
          <w:rFonts w:eastAsiaTheme="minorEastAsia"/>
          <w:lang w:eastAsia="zh-CN"/>
        </w:rPr>
        <w:t>Size of the TRS/CSI-RS configuration</w:t>
      </w:r>
    </w:p>
    <w:p w14:paraId="0A2F7097" w14:textId="45243CDB" w:rsidR="00243E39" w:rsidRDefault="00243E39" w:rsidP="00243E39">
      <w:pPr>
        <w:ind w:left="720"/>
        <w:jc w:val="both"/>
        <w:rPr>
          <w:rFonts w:eastAsiaTheme="minorEastAsia"/>
          <w:lang w:eastAsia="zh-CN"/>
        </w:rPr>
      </w:pPr>
      <w:r>
        <w:rPr>
          <w:rFonts w:eastAsiaTheme="minorEastAsia"/>
          <w:lang w:eastAsia="zh-CN"/>
        </w:rPr>
        <w:t>It is currently unclear how big the TRS/CSI-RS</w:t>
      </w:r>
      <w:r w:rsidR="00025B24">
        <w:rPr>
          <w:rFonts w:eastAsiaTheme="minorEastAsia"/>
          <w:lang w:eastAsia="zh-CN"/>
        </w:rPr>
        <w:t xml:space="preserve"> occasion</w:t>
      </w:r>
      <w:r>
        <w:rPr>
          <w:rFonts w:eastAsiaTheme="minorEastAsia"/>
          <w:lang w:eastAsia="zh-CN"/>
        </w:rPr>
        <w:t xml:space="preserve"> configuration will be.</w:t>
      </w:r>
      <w:r w:rsidR="00847BFD">
        <w:rPr>
          <w:rFonts w:eastAsiaTheme="minorEastAsia"/>
          <w:lang w:eastAsia="zh-CN"/>
        </w:rPr>
        <w:t xml:space="preserve"> RAN1 has agreed the following:</w:t>
      </w:r>
    </w:p>
    <w:p w14:paraId="125558E4" w14:textId="77777777" w:rsidR="00E07373" w:rsidRPr="00A81944" w:rsidRDefault="00E07373" w:rsidP="00E07373">
      <w:pPr>
        <w:spacing w:before="60" w:after="60" w:line="288" w:lineRule="auto"/>
        <w:ind w:left="1420"/>
        <w:jc w:val="both"/>
        <w:rPr>
          <w:lang w:eastAsia="ko-KR"/>
        </w:rPr>
      </w:pPr>
      <w:r w:rsidRPr="00A81944">
        <w:rPr>
          <w:lang w:eastAsia="ko-KR"/>
        </w:rPr>
        <w:t>Configuration of TRS/CSI-RS occasion(s) for idle/inactive Ues include at least:</w:t>
      </w:r>
    </w:p>
    <w:p w14:paraId="6F3FD793" w14:textId="65043FDD" w:rsidR="00E07373" w:rsidRPr="00A81944" w:rsidRDefault="00E07373" w:rsidP="00E07373">
      <w:pPr>
        <w:numPr>
          <w:ilvl w:val="0"/>
          <w:numId w:val="22"/>
        </w:numPr>
        <w:overflowPunct/>
        <w:autoSpaceDE/>
        <w:autoSpaceDN/>
        <w:adjustRightInd/>
        <w:spacing w:after="0" w:line="288" w:lineRule="auto"/>
        <w:ind w:left="2140"/>
        <w:jc w:val="both"/>
        <w:textAlignment w:val="auto"/>
        <w:rPr>
          <w:lang w:eastAsia="ko-KR"/>
        </w:rPr>
      </w:pPr>
      <w:r w:rsidRPr="00A81944">
        <w:rPr>
          <w:lang w:eastAsia="ko-KR"/>
        </w:rPr>
        <w:t>powerControlOffsetSS,</w:t>
      </w:r>
      <w:r w:rsidR="00F91A8F">
        <w:rPr>
          <w:lang w:eastAsia="ko-KR"/>
        </w:rPr>
        <w:t xml:space="preserve"> (2</w:t>
      </w:r>
      <w:r w:rsidR="006B4F38">
        <w:rPr>
          <w:lang w:eastAsia="ko-KR"/>
        </w:rPr>
        <w:t>-bits)</w:t>
      </w:r>
    </w:p>
    <w:p w14:paraId="7F3E1DCE" w14:textId="3FA2A0E7" w:rsidR="00E07373" w:rsidRPr="00A81944" w:rsidRDefault="00E07373" w:rsidP="00E07373">
      <w:pPr>
        <w:numPr>
          <w:ilvl w:val="0"/>
          <w:numId w:val="22"/>
        </w:numPr>
        <w:overflowPunct/>
        <w:autoSpaceDE/>
        <w:autoSpaceDN/>
        <w:adjustRightInd/>
        <w:spacing w:after="0" w:line="288" w:lineRule="auto"/>
        <w:ind w:left="2140"/>
        <w:jc w:val="both"/>
        <w:textAlignment w:val="auto"/>
        <w:rPr>
          <w:lang w:eastAsia="ko-KR"/>
        </w:rPr>
      </w:pPr>
      <w:r w:rsidRPr="00A81944">
        <w:rPr>
          <w:lang w:eastAsia="ko-KR"/>
        </w:rPr>
        <w:t>scramblingID</w:t>
      </w:r>
      <w:r w:rsidR="00F65B75">
        <w:rPr>
          <w:lang w:eastAsia="ko-KR"/>
        </w:rPr>
        <w:t xml:space="preserve"> (10-bits)</w:t>
      </w:r>
    </w:p>
    <w:p w14:paraId="0D0A6E56" w14:textId="79BB25AE" w:rsidR="00E07373" w:rsidRPr="00A81944" w:rsidRDefault="00E07373" w:rsidP="00E07373">
      <w:pPr>
        <w:numPr>
          <w:ilvl w:val="0"/>
          <w:numId w:val="22"/>
        </w:numPr>
        <w:overflowPunct/>
        <w:autoSpaceDE/>
        <w:autoSpaceDN/>
        <w:adjustRightInd/>
        <w:spacing w:after="0" w:line="288" w:lineRule="auto"/>
        <w:ind w:left="2140"/>
        <w:jc w:val="both"/>
        <w:textAlignment w:val="auto"/>
        <w:rPr>
          <w:lang w:eastAsia="ko-KR"/>
        </w:rPr>
      </w:pPr>
      <w:r w:rsidRPr="00A81944">
        <w:rPr>
          <w:lang w:eastAsia="ko-KR"/>
        </w:rPr>
        <w:t>firstOFDMSymbolInTimeDomain,</w:t>
      </w:r>
      <w:r w:rsidR="000F663D">
        <w:rPr>
          <w:lang w:eastAsia="ko-KR"/>
        </w:rPr>
        <w:t>(4-bits)</w:t>
      </w:r>
    </w:p>
    <w:p w14:paraId="64378E84" w14:textId="77777777" w:rsidR="00E07373" w:rsidRPr="00A81944" w:rsidRDefault="00E07373" w:rsidP="00E07373">
      <w:pPr>
        <w:numPr>
          <w:ilvl w:val="0"/>
          <w:numId w:val="22"/>
        </w:numPr>
        <w:overflowPunct/>
        <w:autoSpaceDE/>
        <w:autoSpaceDN/>
        <w:adjustRightInd/>
        <w:spacing w:after="0" w:line="288" w:lineRule="auto"/>
        <w:ind w:left="2140"/>
        <w:jc w:val="both"/>
        <w:textAlignment w:val="auto"/>
        <w:rPr>
          <w:lang w:eastAsia="ko-KR"/>
        </w:rPr>
      </w:pPr>
      <w:r w:rsidRPr="00A81944">
        <w:rPr>
          <w:lang w:eastAsia="ko-KR"/>
        </w:rPr>
        <w:t>startingRB.</w:t>
      </w:r>
    </w:p>
    <w:p w14:paraId="42633D69" w14:textId="77777777" w:rsidR="00E07373" w:rsidRPr="00A81944" w:rsidRDefault="00E07373" w:rsidP="00E07373">
      <w:pPr>
        <w:numPr>
          <w:ilvl w:val="0"/>
          <w:numId w:val="22"/>
        </w:numPr>
        <w:overflowPunct/>
        <w:autoSpaceDE/>
        <w:autoSpaceDN/>
        <w:adjustRightInd/>
        <w:spacing w:after="0" w:line="288" w:lineRule="auto"/>
        <w:ind w:left="2140"/>
        <w:jc w:val="both"/>
        <w:textAlignment w:val="auto"/>
        <w:rPr>
          <w:lang w:eastAsia="ko-KR"/>
        </w:rPr>
      </w:pPr>
      <w:r w:rsidRPr="00A81944">
        <w:rPr>
          <w:lang w:eastAsia="ko-KR"/>
        </w:rPr>
        <w:t>nrofRBs,</w:t>
      </w:r>
    </w:p>
    <w:p w14:paraId="7437CEB7" w14:textId="77777777" w:rsidR="00E07373" w:rsidRPr="00A81944" w:rsidRDefault="00E07373" w:rsidP="00E07373">
      <w:pPr>
        <w:numPr>
          <w:ilvl w:val="0"/>
          <w:numId w:val="22"/>
        </w:numPr>
        <w:overflowPunct/>
        <w:autoSpaceDE/>
        <w:autoSpaceDN/>
        <w:adjustRightInd/>
        <w:spacing w:after="0" w:line="288" w:lineRule="auto"/>
        <w:ind w:left="2140"/>
        <w:jc w:val="both"/>
        <w:textAlignment w:val="auto"/>
        <w:rPr>
          <w:lang w:eastAsia="ko-KR"/>
        </w:rPr>
      </w:pPr>
      <w:r w:rsidRPr="00A81944">
        <w:rPr>
          <w:lang w:eastAsia="ko-KR"/>
        </w:rPr>
        <w:t>FFS other parameters</w:t>
      </w:r>
    </w:p>
    <w:p w14:paraId="1C024010" w14:textId="0AF14E92" w:rsidR="00E07373" w:rsidRDefault="00E07373" w:rsidP="00E07373">
      <w:pPr>
        <w:numPr>
          <w:ilvl w:val="0"/>
          <w:numId w:val="22"/>
        </w:numPr>
        <w:overflowPunct/>
        <w:autoSpaceDE/>
        <w:autoSpaceDN/>
        <w:adjustRightInd/>
        <w:spacing w:after="0" w:line="288" w:lineRule="auto"/>
        <w:ind w:left="2140"/>
        <w:jc w:val="both"/>
        <w:textAlignment w:val="auto"/>
        <w:rPr>
          <w:lang w:eastAsia="ko-KR"/>
        </w:rPr>
      </w:pPr>
      <w:r w:rsidRPr="00A81944">
        <w:rPr>
          <w:lang w:eastAsia="ko-KR"/>
        </w:rPr>
        <w:t>FFS applicable values</w:t>
      </w:r>
    </w:p>
    <w:p w14:paraId="31A2B08C" w14:textId="463EE303" w:rsidR="0047441D" w:rsidRDefault="0047441D" w:rsidP="0047441D">
      <w:pPr>
        <w:pStyle w:val="ListParagraph"/>
        <w:ind w:left="720" w:firstLineChars="0" w:firstLine="0"/>
        <w:jc w:val="both"/>
        <w:rPr>
          <w:rFonts w:eastAsiaTheme="minorEastAsia"/>
          <w:lang w:eastAsia="zh-CN"/>
        </w:rPr>
      </w:pPr>
      <w:r>
        <w:rPr>
          <w:rFonts w:eastAsiaTheme="minorEastAsia"/>
          <w:lang w:eastAsia="zh-CN"/>
        </w:rPr>
        <w:t>If</w:t>
      </w:r>
      <w:r w:rsidR="003B0C5F">
        <w:rPr>
          <w:rFonts w:eastAsiaTheme="minorEastAsia"/>
          <w:lang w:eastAsia="zh-CN"/>
        </w:rPr>
        <w:t xml:space="preserve"> the configuration is</w:t>
      </w:r>
      <w:r w:rsidR="00EF7A09">
        <w:rPr>
          <w:rFonts w:eastAsiaTheme="minorEastAsia"/>
          <w:lang w:eastAsia="zh-CN"/>
        </w:rPr>
        <w:t xml:space="preserve"> going to be</w:t>
      </w:r>
      <w:r w:rsidR="003B0C5F">
        <w:rPr>
          <w:rFonts w:eastAsiaTheme="minorEastAsia"/>
          <w:lang w:eastAsia="zh-CN"/>
        </w:rPr>
        <w:t xml:space="preserve"> large, then it would be </w:t>
      </w:r>
      <w:r w:rsidR="00031B41">
        <w:rPr>
          <w:rFonts w:eastAsiaTheme="minorEastAsia"/>
          <w:lang w:eastAsia="zh-CN"/>
        </w:rPr>
        <w:t xml:space="preserve">good to include it in a new SIB so that it does not affect the </w:t>
      </w:r>
      <w:r w:rsidR="001E7ABD">
        <w:rPr>
          <w:rFonts w:eastAsiaTheme="minorEastAsia"/>
          <w:lang w:eastAsia="zh-CN"/>
        </w:rPr>
        <w:t xml:space="preserve">reception performance of the existing SIB </w:t>
      </w:r>
      <w:r w:rsidR="007600D3">
        <w:rPr>
          <w:rFonts w:eastAsiaTheme="minorEastAsia"/>
          <w:lang w:eastAsia="zh-CN"/>
        </w:rPr>
        <w:t>for UE not supporting the feature.</w:t>
      </w:r>
    </w:p>
    <w:p w14:paraId="5EE00D4B" w14:textId="4CF7EAE2" w:rsidR="00164468" w:rsidRPr="0020245F" w:rsidRDefault="00595498" w:rsidP="0020245F">
      <w:pPr>
        <w:pStyle w:val="ListParagraph"/>
        <w:numPr>
          <w:ilvl w:val="0"/>
          <w:numId w:val="21"/>
        </w:numPr>
        <w:ind w:firstLineChars="0"/>
        <w:jc w:val="both"/>
        <w:rPr>
          <w:rFonts w:eastAsiaTheme="minorEastAsia"/>
          <w:lang w:eastAsia="zh-CN"/>
        </w:rPr>
      </w:pPr>
      <w:r>
        <w:rPr>
          <w:rFonts w:eastAsiaTheme="minorEastAsia"/>
          <w:lang w:eastAsia="zh-CN"/>
        </w:rPr>
        <w:t>Frequency of change of the TRS/CSI-RS configuration</w:t>
      </w:r>
    </w:p>
    <w:p w14:paraId="55B1B84C" w14:textId="01F3F156" w:rsidR="005B43C9" w:rsidRDefault="00AF29EE" w:rsidP="00AF29EE">
      <w:pPr>
        <w:ind w:left="720"/>
        <w:jc w:val="both"/>
        <w:rPr>
          <w:rFonts w:eastAsiaTheme="minorEastAsia"/>
          <w:lang w:eastAsia="zh-CN"/>
        </w:rPr>
      </w:pPr>
      <w:r>
        <w:rPr>
          <w:rFonts w:eastAsiaTheme="minorEastAsia"/>
          <w:lang w:eastAsia="zh-CN"/>
        </w:rPr>
        <w:t xml:space="preserve">Using existing SIB means that </w:t>
      </w:r>
      <w:r w:rsidR="009B1408">
        <w:rPr>
          <w:rFonts w:eastAsiaTheme="minorEastAsia"/>
          <w:lang w:eastAsia="zh-CN"/>
        </w:rPr>
        <w:t>UE not supporting this feature may have to acquire a larger SIB</w:t>
      </w:r>
      <w:r w:rsidR="00684953">
        <w:rPr>
          <w:rFonts w:eastAsiaTheme="minorEastAsia"/>
          <w:lang w:eastAsia="zh-CN"/>
        </w:rPr>
        <w:t xml:space="preserve"> which may affect</w:t>
      </w:r>
      <w:r w:rsidR="006A4120">
        <w:rPr>
          <w:rFonts w:eastAsiaTheme="minorEastAsia"/>
          <w:lang w:eastAsia="zh-CN"/>
        </w:rPr>
        <w:t xml:space="preserve"> its decoding performance. Also </w:t>
      </w:r>
      <w:r w:rsidR="00AB2F76">
        <w:rPr>
          <w:rFonts w:eastAsiaTheme="minorEastAsia"/>
          <w:lang w:eastAsia="zh-CN"/>
        </w:rPr>
        <w:t xml:space="preserve">these UEs will also have to </w:t>
      </w:r>
      <w:r w:rsidR="00F61E35">
        <w:rPr>
          <w:rFonts w:eastAsiaTheme="minorEastAsia"/>
          <w:lang w:eastAsia="zh-CN"/>
        </w:rPr>
        <w:t>(re)acquire if only the TRS/CSI-RS occasion configuration changes</w:t>
      </w:r>
      <w:r w:rsidR="0054252E">
        <w:rPr>
          <w:rFonts w:eastAsiaTheme="minorEastAsia"/>
          <w:lang w:eastAsia="zh-CN"/>
        </w:rPr>
        <w:t xml:space="preserve">. On the other hand, if such configuration does not change </w:t>
      </w:r>
      <w:r w:rsidR="00597FCF">
        <w:rPr>
          <w:rFonts w:eastAsiaTheme="minorEastAsia"/>
          <w:lang w:eastAsia="zh-CN"/>
        </w:rPr>
        <w:t xml:space="preserve">much, it may </w:t>
      </w:r>
      <w:r w:rsidR="005A51BB">
        <w:rPr>
          <w:rFonts w:eastAsiaTheme="minorEastAsia"/>
          <w:lang w:eastAsia="zh-CN"/>
        </w:rPr>
        <w:t>be still fine to include in the existing SIB</w:t>
      </w:r>
      <w:r w:rsidR="00240DAC">
        <w:rPr>
          <w:rFonts w:eastAsiaTheme="minorEastAsia"/>
          <w:lang w:eastAsia="zh-CN"/>
        </w:rPr>
        <w:t>. On this point</w:t>
      </w:r>
      <w:r w:rsidR="00620D9A">
        <w:rPr>
          <w:rFonts w:eastAsiaTheme="minorEastAsia"/>
          <w:lang w:eastAsia="zh-CN"/>
        </w:rPr>
        <w:t>,</w:t>
      </w:r>
      <w:r w:rsidR="00C65B6B">
        <w:rPr>
          <w:rFonts w:eastAsiaTheme="minorEastAsia"/>
          <w:lang w:eastAsia="zh-CN"/>
        </w:rPr>
        <w:t xml:space="preserve"> it </w:t>
      </w:r>
      <w:r w:rsidR="001147C9">
        <w:rPr>
          <w:rFonts w:eastAsiaTheme="minorEastAsia"/>
          <w:lang w:eastAsia="zh-CN"/>
        </w:rPr>
        <w:t xml:space="preserve">also </w:t>
      </w:r>
      <w:r w:rsidR="00C65B6B">
        <w:rPr>
          <w:rFonts w:eastAsiaTheme="minorEastAsia"/>
          <w:lang w:eastAsia="zh-CN"/>
        </w:rPr>
        <w:t xml:space="preserve">depends on whether the TRS/CSI-RS occasion configuration is linked with </w:t>
      </w:r>
      <w:r w:rsidR="001C5FE9">
        <w:rPr>
          <w:rFonts w:eastAsiaTheme="minorEastAsia"/>
          <w:lang w:eastAsia="zh-CN"/>
        </w:rPr>
        <w:t>the availability indication</w:t>
      </w:r>
      <w:r w:rsidR="001147C9">
        <w:rPr>
          <w:rFonts w:eastAsiaTheme="minorEastAsia"/>
          <w:lang w:eastAsia="zh-CN"/>
        </w:rPr>
        <w:t xml:space="preserve"> (this does not imply that it will be changed frequently)</w:t>
      </w:r>
      <w:r w:rsidR="007172CD">
        <w:rPr>
          <w:rFonts w:eastAsiaTheme="minorEastAsia"/>
          <w:lang w:eastAsia="zh-CN"/>
        </w:rPr>
        <w:t>. RAN1 has agreed that availability of TRS/CSI-RS</w:t>
      </w:r>
      <w:r w:rsidR="00F67376">
        <w:rPr>
          <w:rFonts w:eastAsiaTheme="minorEastAsia"/>
          <w:lang w:eastAsia="zh-CN"/>
        </w:rPr>
        <w:t xml:space="preserve"> is based on explicit indication. However</w:t>
      </w:r>
      <w:r w:rsidR="005B43C9">
        <w:rPr>
          <w:rFonts w:eastAsiaTheme="minorEastAsia"/>
          <w:lang w:eastAsia="zh-CN"/>
        </w:rPr>
        <w:t>,</w:t>
      </w:r>
      <w:r w:rsidR="00F67376">
        <w:rPr>
          <w:rFonts w:eastAsiaTheme="minorEastAsia"/>
          <w:lang w:eastAsia="zh-CN"/>
        </w:rPr>
        <w:t xml:space="preserve"> it is </w:t>
      </w:r>
      <w:r w:rsidR="005B43C9">
        <w:rPr>
          <w:rFonts w:eastAsiaTheme="minorEastAsia"/>
          <w:lang w:eastAsia="zh-CN"/>
        </w:rPr>
        <w:t xml:space="preserve">still </w:t>
      </w:r>
      <w:r w:rsidR="00F67376">
        <w:rPr>
          <w:rFonts w:eastAsiaTheme="minorEastAsia"/>
          <w:lang w:eastAsia="zh-CN"/>
        </w:rPr>
        <w:t>FFS on the details</w:t>
      </w:r>
      <w:r w:rsidR="005B43C9">
        <w:rPr>
          <w:rFonts w:eastAsiaTheme="minorEastAsia"/>
          <w:lang w:eastAsia="zh-CN"/>
        </w:rPr>
        <w:t xml:space="preserve"> which can be based on the configuration signalling:</w:t>
      </w:r>
    </w:p>
    <w:p w14:paraId="4F389C67" w14:textId="77777777" w:rsidR="000A5FB4" w:rsidRDefault="000A5FB4" w:rsidP="000A5FB4">
      <w:pPr>
        <w:pStyle w:val="ListParagraph"/>
        <w:spacing w:before="60" w:line="288" w:lineRule="auto"/>
        <w:ind w:left="720" w:firstLine="400"/>
        <w:jc w:val="both"/>
        <w:rPr>
          <w:rFonts w:eastAsia="SimSun"/>
        </w:rPr>
      </w:pPr>
      <w:r w:rsidRPr="00121E82">
        <w:rPr>
          <w:rFonts w:eastAsia="SimSun"/>
          <w:highlight w:val="green"/>
        </w:rPr>
        <w:t>Agreements:</w:t>
      </w:r>
    </w:p>
    <w:p w14:paraId="49D4F242" w14:textId="77777777" w:rsidR="000A5FB4" w:rsidRDefault="000A5FB4" w:rsidP="000A5FB4">
      <w:pPr>
        <w:spacing w:after="60" w:line="264" w:lineRule="atLeast"/>
        <w:ind w:left="1136"/>
        <w:jc w:val="both"/>
        <w:rPr>
          <w:rFonts w:ascii="Calibri" w:hAnsi="Calibri"/>
          <w:szCs w:val="22"/>
          <w:lang w:val="fi-FI"/>
        </w:rPr>
      </w:pPr>
      <w:r>
        <w:rPr>
          <w:lang w:val="fi-FI"/>
        </w:rPr>
        <w:t>For a cell with TRS/CSI-RS occasions configured for IDLE/Inactive UEs, IDLE/Inactive UE’s assumption on the availability of TRS/CSI-RS at the configured occasion(s) is informed to the idle/inactive UE based on explicit indication.</w:t>
      </w:r>
    </w:p>
    <w:p w14:paraId="095EBBD3" w14:textId="77777777" w:rsidR="000A5FB4" w:rsidRDefault="000A5FB4" w:rsidP="000A5FB4">
      <w:pPr>
        <w:numPr>
          <w:ilvl w:val="0"/>
          <w:numId w:val="23"/>
        </w:numPr>
        <w:tabs>
          <w:tab w:val="clear" w:pos="720"/>
          <w:tab w:val="num" w:pos="1856"/>
        </w:tabs>
        <w:overflowPunct/>
        <w:autoSpaceDE/>
        <w:autoSpaceDN/>
        <w:adjustRightInd/>
        <w:spacing w:before="60" w:after="0"/>
        <w:ind w:left="1856"/>
        <w:jc w:val="both"/>
        <w:textAlignment w:val="auto"/>
        <w:rPr>
          <w:lang w:val="fi-FI"/>
        </w:rPr>
      </w:pPr>
      <w:r>
        <w:rPr>
          <w:lang w:val="fi-FI"/>
        </w:rPr>
        <w:t>FFS details (e.g., the signalling, detailed information for the TRS/CSI-RS, etc.)</w:t>
      </w:r>
    </w:p>
    <w:p w14:paraId="12584C12" w14:textId="77777777" w:rsidR="000A5FB4" w:rsidRDefault="000A5FB4" w:rsidP="000A5FB4">
      <w:pPr>
        <w:numPr>
          <w:ilvl w:val="0"/>
          <w:numId w:val="23"/>
        </w:numPr>
        <w:tabs>
          <w:tab w:val="clear" w:pos="720"/>
          <w:tab w:val="num" w:pos="1856"/>
        </w:tabs>
        <w:overflowPunct/>
        <w:autoSpaceDE/>
        <w:autoSpaceDN/>
        <w:adjustRightInd/>
        <w:spacing w:before="60" w:after="0"/>
        <w:ind w:left="1856"/>
        <w:jc w:val="both"/>
        <w:textAlignment w:val="auto"/>
        <w:rPr>
          <w:lang w:val="fi-FI"/>
        </w:rPr>
      </w:pPr>
      <w:r>
        <w:rPr>
          <w:lang w:val="fi-FI"/>
        </w:rPr>
        <w:t>There is no intended blind detection of the presence/absence of TRS/CSI-RS at the UE side in this feature. That is, the UE assumes TRS/CSI-RS is not present if the network does not indicate it is available (or indicates it is unavailable).</w:t>
      </w:r>
    </w:p>
    <w:p w14:paraId="3F85BA72" w14:textId="77777777" w:rsidR="00F67A0E" w:rsidRDefault="00F67A0E" w:rsidP="001A2CB2">
      <w:pPr>
        <w:jc w:val="both"/>
        <w:rPr>
          <w:rFonts w:eastAsiaTheme="minorEastAsia"/>
          <w:b/>
          <w:bCs/>
          <w:lang w:eastAsia="zh-CN"/>
        </w:rPr>
      </w:pPr>
    </w:p>
    <w:p w14:paraId="3F6B524D" w14:textId="2435D053" w:rsidR="00B56D63" w:rsidRDefault="00B56D63" w:rsidP="001A2CB2">
      <w:pPr>
        <w:jc w:val="both"/>
        <w:rPr>
          <w:rFonts w:eastAsiaTheme="minorEastAsia"/>
          <w:lang w:eastAsia="zh-CN"/>
        </w:rPr>
      </w:pPr>
      <w:r w:rsidRPr="00FE52A7">
        <w:rPr>
          <w:rFonts w:eastAsiaTheme="minorEastAsia"/>
          <w:b/>
          <w:bCs/>
          <w:lang w:eastAsia="zh-CN"/>
        </w:rPr>
        <w:t>Observation</w:t>
      </w:r>
      <w:r w:rsidR="00E83560" w:rsidRPr="00FE52A7">
        <w:rPr>
          <w:rFonts w:eastAsiaTheme="minorEastAsia"/>
          <w:b/>
          <w:bCs/>
          <w:lang w:eastAsia="zh-CN"/>
        </w:rPr>
        <w:t>#1:</w:t>
      </w:r>
      <w:r w:rsidR="00E83560">
        <w:rPr>
          <w:rFonts w:eastAsiaTheme="minorEastAsia"/>
          <w:lang w:eastAsia="zh-CN"/>
        </w:rPr>
        <w:t xml:space="preserve"> Whether to include in the existing </w:t>
      </w:r>
      <w:r w:rsidR="00900393">
        <w:rPr>
          <w:rFonts w:eastAsiaTheme="minorEastAsia"/>
          <w:lang w:eastAsia="zh-CN"/>
        </w:rPr>
        <w:t>SIB or a new SIB depends on the following factors:</w:t>
      </w:r>
    </w:p>
    <w:p w14:paraId="6F8B8BE1" w14:textId="77777777" w:rsidR="00FE52A7" w:rsidRDefault="00FE52A7" w:rsidP="00FE52A7">
      <w:pPr>
        <w:pStyle w:val="ListParagraph"/>
        <w:numPr>
          <w:ilvl w:val="0"/>
          <w:numId w:val="24"/>
        </w:numPr>
        <w:ind w:firstLineChars="0"/>
        <w:jc w:val="both"/>
        <w:rPr>
          <w:rFonts w:eastAsiaTheme="minorEastAsia"/>
          <w:lang w:eastAsia="zh-CN"/>
        </w:rPr>
      </w:pPr>
      <w:r>
        <w:rPr>
          <w:rFonts w:eastAsiaTheme="minorEastAsia"/>
          <w:lang w:eastAsia="zh-CN"/>
        </w:rPr>
        <w:t>Whether the TRS/CSI-RS configuration fit into the functionality of any existing SIB</w:t>
      </w:r>
    </w:p>
    <w:p w14:paraId="06574C55" w14:textId="77777777" w:rsidR="00FE52A7" w:rsidRDefault="00FE52A7" w:rsidP="00FE52A7">
      <w:pPr>
        <w:pStyle w:val="ListParagraph"/>
        <w:numPr>
          <w:ilvl w:val="0"/>
          <w:numId w:val="24"/>
        </w:numPr>
        <w:ind w:firstLineChars="0"/>
        <w:jc w:val="both"/>
        <w:rPr>
          <w:rFonts w:eastAsiaTheme="minorEastAsia"/>
          <w:lang w:eastAsia="zh-CN"/>
        </w:rPr>
      </w:pPr>
      <w:r>
        <w:rPr>
          <w:rFonts w:eastAsiaTheme="minorEastAsia"/>
          <w:lang w:eastAsia="zh-CN"/>
        </w:rPr>
        <w:t>Size of the TRS/CSI-RS configuration</w:t>
      </w:r>
    </w:p>
    <w:p w14:paraId="6ED9A301" w14:textId="77777777" w:rsidR="00595498" w:rsidRPr="0020245F" w:rsidRDefault="00595498" w:rsidP="00595498">
      <w:pPr>
        <w:pStyle w:val="ListParagraph"/>
        <w:numPr>
          <w:ilvl w:val="0"/>
          <w:numId w:val="24"/>
        </w:numPr>
        <w:ind w:firstLineChars="0"/>
        <w:jc w:val="both"/>
        <w:rPr>
          <w:rFonts w:eastAsiaTheme="minorEastAsia"/>
          <w:lang w:eastAsia="zh-CN"/>
        </w:rPr>
      </w:pPr>
      <w:r>
        <w:rPr>
          <w:rFonts w:eastAsiaTheme="minorEastAsia"/>
          <w:lang w:eastAsia="zh-CN"/>
        </w:rPr>
        <w:t>Frequency of change of the TRS/CSI-RS configuration</w:t>
      </w:r>
    </w:p>
    <w:p w14:paraId="6F5A01F2" w14:textId="23FFD0B2" w:rsidR="00292A26" w:rsidRDefault="006B5B24" w:rsidP="001A2CB2">
      <w:pPr>
        <w:jc w:val="both"/>
        <w:rPr>
          <w:rFonts w:eastAsiaTheme="minorEastAsia"/>
          <w:lang w:eastAsia="zh-CN"/>
        </w:rPr>
      </w:pPr>
      <w:r>
        <w:rPr>
          <w:rFonts w:eastAsiaTheme="minorEastAsia"/>
          <w:lang w:eastAsia="zh-CN"/>
        </w:rPr>
        <w:t xml:space="preserve">Based on the </w:t>
      </w:r>
      <w:r w:rsidR="000A5FB4">
        <w:rPr>
          <w:rFonts w:eastAsiaTheme="minorEastAsia"/>
          <w:lang w:eastAsia="zh-CN"/>
        </w:rPr>
        <w:t>above</w:t>
      </w:r>
      <w:r w:rsidR="00DE5F3C">
        <w:rPr>
          <w:rFonts w:eastAsiaTheme="minorEastAsia"/>
          <w:lang w:eastAsia="zh-CN"/>
        </w:rPr>
        <w:t xml:space="preserve"> observation</w:t>
      </w:r>
      <w:r w:rsidR="00595498">
        <w:rPr>
          <w:rFonts w:eastAsiaTheme="minorEastAsia"/>
          <w:lang w:eastAsia="zh-CN"/>
        </w:rPr>
        <w:t>s</w:t>
      </w:r>
      <w:r w:rsidR="00DE5F3C">
        <w:rPr>
          <w:rFonts w:eastAsiaTheme="minorEastAsia"/>
          <w:lang w:eastAsia="zh-CN"/>
        </w:rPr>
        <w:t xml:space="preserve"> and the analysis, it is proposed</w:t>
      </w:r>
      <w:r w:rsidR="006D3223">
        <w:rPr>
          <w:rFonts w:eastAsiaTheme="minorEastAsia"/>
          <w:lang w:eastAsia="zh-CN"/>
        </w:rPr>
        <w:t xml:space="preserve"> that RAN2</w:t>
      </w:r>
      <w:r w:rsidR="00F67A0E">
        <w:rPr>
          <w:rFonts w:eastAsiaTheme="minorEastAsia"/>
          <w:lang w:eastAsia="zh-CN"/>
        </w:rPr>
        <w:t xml:space="preserve"> wait further for </w:t>
      </w:r>
      <w:r w:rsidR="00292A26">
        <w:rPr>
          <w:rFonts w:eastAsiaTheme="minorEastAsia"/>
          <w:lang w:eastAsia="zh-CN"/>
        </w:rPr>
        <w:t>RAN1 progress.</w:t>
      </w:r>
    </w:p>
    <w:p w14:paraId="1647927D" w14:textId="7472ED48" w:rsidR="00884F5F" w:rsidRDefault="00292A26" w:rsidP="001A2CB2">
      <w:pPr>
        <w:jc w:val="both"/>
        <w:rPr>
          <w:rFonts w:eastAsiaTheme="minorEastAsia"/>
          <w:lang w:eastAsia="zh-CN"/>
        </w:rPr>
      </w:pPr>
      <w:r w:rsidRPr="0011647F">
        <w:rPr>
          <w:rFonts w:eastAsiaTheme="minorEastAsia"/>
          <w:b/>
          <w:bCs/>
          <w:lang w:eastAsia="zh-CN"/>
        </w:rPr>
        <w:t>Proposal#1:</w:t>
      </w:r>
      <w:r>
        <w:rPr>
          <w:rFonts w:eastAsiaTheme="minorEastAsia"/>
          <w:lang w:eastAsia="zh-CN"/>
        </w:rPr>
        <w:t xml:space="preserve"> RAN2 wait further for RAN1 progress </w:t>
      </w:r>
      <w:r w:rsidR="00435F5C">
        <w:rPr>
          <w:rFonts w:eastAsiaTheme="minorEastAsia"/>
          <w:lang w:eastAsia="zh-CN"/>
        </w:rPr>
        <w:t>on deciding using existing SIB or new SIB</w:t>
      </w:r>
      <w:r w:rsidR="006D3223">
        <w:rPr>
          <w:rFonts w:eastAsiaTheme="minorEastAsia"/>
          <w:lang w:eastAsia="zh-CN"/>
        </w:rPr>
        <w:t xml:space="preserve"> </w:t>
      </w:r>
    </w:p>
    <w:p w14:paraId="70940497" w14:textId="77777777" w:rsidR="0011647F" w:rsidRPr="0011647F" w:rsidRDefault="0011647F" w:rsidP="0011647F">
      <w:pPr>
        <w:pStyle w:val="Heading2"/>
        <w:spacing w:after="240"/>
      </w:pPr>
      <w:r w:rsidRPr="0011647F">
        <w:t>Existing SIB Update mechanism or some optimization is needed</w:t>
      </w:r>
    </w:p>
    <w:p w14:paraId="0844B502" w14:textId="718627C6" w:rsidR="004210F0" w:rsidRDefault="0047617F" w:rsidP="009267A0">
      <w:pPr>
        <w:jc w:val="both"/>
        <w:rPr>
          <w:lang w:val="en-US"/>
        </w:rPr>
      </w:pPr>
      <w:r>
        <w:rPr>
          <w:rFonts w:eastAsiaTheme="minorEastAsia"/>
          <w:lang w:eastAsia="zh-CN"/>
        </w:rPr>
        <w:t>In the previous</w:t>
      </w:r>
      <w:r w:rsidR="00812A54">
        <w:rPr>
          <w:rFonts w:eastAsiaTheme="minorEastAsia"/>
          <w:lang w:eastAsia="zh-CN"/>
        </w:rPr>
        <w:t xml:space="preserve"> meeting</w:t>
      </w:r>
      <w:r w:rsidR="00812A54">
        <w:rPr>
          <w:lang w:val="en-US"/>
        </w:rPr>
        <w:t xml:space="preserve">, it is discussed over </w:t>
      </w:r>
      <w:r w:rsidR="00677B86">
        <w:rPr>
          <w:lang w:val="en-US"/>
        </w:rPr>
        <w:t xml:space="preserve">an </w:t>
      </w:r>
      <w:r w:rsidR="00BD487C">
        <w:rPr>
          <w:lang w:val="en-US"/>
        </w:rPr>
        <w:t>email</w:t>
      </w:r>
      <w:r w:rsidR="00677B86">
        <w:rPr>
          <w:lang w:val="en-US"/>
        </w:rPr>
        <w:t xml:space="preserve"> discussion</w:t>
      </w:r>
      <w:r w:rsidR="00812A54">
        <w:rPr>
          <w:lang w:val="en-US"/>
        </w:rPr>
        <w:t xml:space="preserve"> whether existing SIB update mechanism is sufficient or further optimization is </w:t>
      </w:r>
      <w:r w:rsidR="00F3213A">
        <w:rPr>
          <w:lang w:val="en-US"/>
        </w:rPr>
        <w:t xml:space="preserve">required.  </w:t>
      </w:r>
      <w:r w:rsidR="00C73665">
        <w:rPr>
          <w:lang w:val="en-US"/>
        </w:rPr>
        <w:t xml:space="preserve">This is only applicable for the case when a new SIB is introduced. </w:t>
      </w:r>
      <w:r w:rsidR="00F3213A">
        <w:rPr>
          <w:lang w:val="en-US"/>
        </w:rPr>
        <w:t xml:space="preserve">The reasons for </w:t>
      </w:r>
      <w:r w:rsidR="000E4B32">
        <w:rPr>
          <w:lang w:val="en-US"/>
        </w:rPr>
        <w:t>proposing some optimization</w:t>
      </w:r>
      <w:r w:rsidR="00677B86">
        <w:rPr>
          <w:lang w:val="en-US"/>
        </w:rPr>
        <w:t>, instead of using existing SIB update mechanism</w:t>
      </w:r>
      <w:r w:rsidR="000E4B32">
        <w:rPr>
          <w:lang w:val="en-US"/>
        </w:rPr>
        <w:t xml:space="preserve"> </w:t>
      </w:r>
      <w:r w:rsidR="00677B86">
        <w:rPr>
          <w:lang w:val="en-US"/>
        </w:rPr>
        <w:t>are</w:t>
      </w:r>
      <w:r w:rsidR="007A2C48">
        <w:rPr>
          <w:lang w:val="en-US"/>
        </w:rPr>
        <w:t>:</w:t>
      </w:r>
    </w:p>
    <w:p w14:paraId="2EDF3CF7" w14:textId="0CC5D361" w:rsidR="003B4FFF" w:rsidRDefault="00D86B50" w:rsidP="008E4D51">
      <w:pPr>
        <w:pStyle w:val="ListParagraph"/>
        <w:numPr>
          <w:ilvl w:val="0"/>
          <w:numId w:val="25"/>
        </w:numPr>
        <w:ind w:firstLineChars="0"/>
        <w:jc w:val="both"/>
        <w:rPr>
          <w:lang w:val="en-US"/>
        </w:rPr>
      </w:pPr>
      <w:r>
        <w:rPr>
          <w:lang w:val="en-US"/>
        </w:rPr>
        <w:lastRenderedPageBreak/>
        <w:t>Not to impact legacy UE and UE not supporting the feature</w:t>
      </w:r>
      <w:r w:rsidR="00884B6B">
        <w:rPr>
          <w:lang w:val="en-US"/>
        </w:rPr>
        <w:t xml:space="preserve">. Currently, the paging DCI indicate system information modification does not indicate </w:t>
      </w:r>
      <w:r w:rsidR="00B11325">
        <w:rPr>
          <w:lang w:val="en-US"/>
        </w:rPr>
        <w:t>which</w:t>
      </w:r>
      <w:r w:rsidR="00D412E8">
        <w:rPr>
          <w:lang w:val="en-US"/>
        </w:rPr>
        <w:t xml:space="preserve"> SIB is being </w:t>
      </w:r>
      <w:r w:rsidR="00035FA8">
        <w:rPr>
          <w:lang w:val="en-US"/>
        </w:rPr>
        <w:t>changed and all UEs will have to read the SIB1 in order to know which SIB(s) has/have changed based on the SIB value tag</w:t>
      </w:r>
    </w:p>
    <w:p w14:paraId="005691EC" w14:textId="77777777" w:rsidR="00016925" w:rsidRDefault="00016925" w:rsidP="00016925">
      <w:pPr>
        <w:pStyle w:val="ListParagraph"/>
        <w:numPr>
          <w:ilvl w:val="0"/>
          <w:numId w:val="25"/>
        </w:numPr>
        <w:ind w:firstLineChars="0"/>
        <w:jc w:val="both"/>
        <w:rPr>
          <w:lang w:val="en-US"/>
        </w:rPr>
      </w:pPr>
      <w:r>
        <w:rPr>
          <w:lang w:val="en-US"/>
        </w:rPr>
        <w:t>The network may want to change the TRS/CSI-RS occasion configuration at any time and limiting the network to only be able to change during a modification period boundary may be too restrictive</w:t>
      </w:r>
    </w:p>
    <w:p w14:paraId="4498A4B3" w14:textId="4ED42923" w:rsidR="00675DDA" w:rsidRDefault="00675DDA" w:rsidP="003B4FFF">
      <w:pPr>
        <w:jc w:val="both"/>
        <w:rPr>
          <w:lang w:val="en-US"/>
        </w:rPr>
      </w:pPr>
      <w:r>
        <w:rPr>
          <w:lang w:val="en-US"/>
        </w:rPr>
        <w:t xml:space="preserve">Both </w:t>
      </w:r>
      <w:r w:rsidR="00BA7E9C">
        <w:rPr>
          <w:lang w:val="en-US"/>
        </w:rPr>
        <w:t xml:space="preserve">reasons </w:t>
      </w:r>
      <w:r w:rsidR="00D01FAE">
        <w:rPr>
          <w:lang w:val="en-US"/>
        </w:rPr>
        <w:t xml:space="preserve">depend </w:t>
      </w:r>
      <w:r w:rsidR="00251249">
        <w:rPr>
          <w:lang w:val="en-US"/>
        </w:rPr>
        <w:t xml:space="preserve">to a certain extent </w:t>
      </w:r>
      <w:r w:rsidR="00D01FAE">
        <w:rPr>
          <w:lang w:val="en-US"/>
        </w:rPr>
        <w:t>on whether t</w:t>
      </w:r>
      <w:r w:rsidR="00251249">
        <w:rPr>
          <w:lang w:val="en-US"/>
        </w:rPr>
        <w:t>he TRS/CSI-RS occasion configuration changes very frequently, e.</w:t>
      </w:r>
      <w:r w:rsidR="001147C9">
        <w:rPr>
          <w:lang w:val="en-US"/>
        </w:rPr>
        <w:t>g.</w:t>
      </w:r>
      <w:r w:rsidR="00251249">
        <w:rPr>
          <w:lang w:val="en-US"/>
        </w:rPr>
        <w:t xml:space="preserve"> if it is linked to the availability indication</w:t>
      </w:r>
      <w:r w:rsidR="001147C9">
        <w:rPr>
          <w:lang w:val="en-US"/>
        </w:rPr>
        <w:t xml:space="preserve"> and such availability changes frequently</w:t>
      </w:r>
      <w:r w:rsidR="00251249">
        <w:rPr>
          <w:lang w:val="en-US"/>
        </w:rPr>
        <w:t>.</w:t>
      </w:r>
      <w:r w:rsidR="00C53069" w:rsidRPr="00C53069">
        <w:rPr>
          <w:lang w:val="en-US"/>
        </w:rPr>
        <w:t xml:space="preserve"> </w:t>
      </w:r>
      <w:r w:rsidR="001147C9">
        <w:rPr>
          <w:lang w:val="en-US"/>
        </w:rPr>
        <w:t>RAN1 have</w:t>
      </w:r>
      <w:r w:rsidR="00B657DB" w:rsidRPr="00F1C41C">
        <w:rPr>
          <w:lang w:val="en-US"/>
        </w:rPr>
        <w:t xml:space="preserve"> not yet decided on which signalling will be used for informing the UE about the availability indication</w:t>
      </w:r>
      <w:r w:rsidR="00B657DB">
        <w:rPr>
          <w:lang w:val="en-US"/>
        </w:rPr>
        <w:t>.</w:t>
      </w:r>
      <w:r w:rsidR="00B657DB" w:rsidRPr="00F1C41C">
        <w:rPr>
          <w:lang w:val="en-US"/>
        </w:rPr>
        <w:t xml:space="preserve"> </w:t>
      </w:r>
      <w:r w:rsidR="00C53069" w:rsidRPr="00F1C41C">
        <w:rPr>
          <w:lang w:val="en-US"/>
        </w:rPr>
        <w:t>If the configuration of the TRS/CSI-RS occasion configuration in the SIB is used for the availability indication</w:t>
      </w:r>
      <w:r w:rsidR="001147C9">
        <w:rPr>
          <w:lang w:val="en-US"/>
        </w:rPr>
        <w:t xml:space="preserve"> and</w:t>
      </w:r>
      <w:r w:rsidR="00C53069" w:rsidRPr="00F1C41C">
        <w:rPr>
          <w:lang w:val="en-US"/>
        </w:rPr>
        <w:t xml:space="preserve"> the change is frequent</w:t>
      </w:r>
      <w:r w:rsidR="001147C9">
        <w:rPr>
          <w:lang w:val="en-US"/>
        </w:rPr>
        <w:t xml:space="preserve"> (e.g. changes more than 32 times per 3 h</w:t>
      </w:r>
      <w:r w:rsidR="006673F7">
        <w:rPr>
          <w:lang w:val="en-US"/>
        </w:rPr>
        <w:t>ou</w:t>
      </w:r>
      <w:r w:rsidR="001147C9">
        <w:rPr>
          <w:lang w:val="en-US"/>
        </w:rPr>
        <w:t>rs),</w:t>
      </w:r>
      <w:r w:rsidR="00C53069" w:rsidRPr="00F1C41C">
        <w:rPr>
          <w:lang w:val="en-US"/>
        </w:rPr>
        <w:t xml:space="preserve"> it would be good not to impact UE not supporting the feature (including legacy UE).  On the other hand,</w:t>
      </w:r>
      <w:r w:rsidR="001147C9">
        <w:rPr>
          <w:lang w:val="en-US"/>
        </w:rPr>
        <w:t xml:space="preserve"> if RAN1 assumes the change is not frequent (regardless of whether the configuration is linked with availability indication, it may </w:t>
      </w:r>
      <w:r w:rsidR="006673F7">
        <w:rPr>
          <w:lang w:val="en-US"/>
        </w:rPr>
        <w:t>still be fine to continue using the existing SIB update mechanism</w:t>
      </w:r>
      <w:r w:rsidR="00C53069" w:rsidRPr="00F1C41C">
        <w:rPr>
          <w:lang w:val="en-US"/>
        </w:rPr>
        <w:t xml:space="preserve">.  </w:t>
      </w:r>
      <w:r w:rsidR="0083088A" w:rsidRPr="00F1C41C">
        <w:rPr>
          <w:lang w:val="en-US"/>
        </w:rPr>
        <w:t xml:space="preserve"> </w:t>
      </w:r>
    </w:p>
    <w:p w14:paraId="4CAAA175" w14:textId="5489EF65" w:rsidR="009B01CB" w:rsidRDefault="00F76E59" w:rsidP="003B4FFF">
      <w:pPr>
        <w:jc w:val="both"/>
        <w:rPr>
          <w:lang w:val="en-US"/>
        </w:rPr>
      </w:pPr>
      <w:r>
        <w:rPr>
          <w:lang w:val="en-US"/>
        </w:rPr>
        <w:t>Furthermore for</w:t>
      </w:r>
      <w:r w:rsidR="003B4FFF" w:rsidRPr="00F1C41C">
        <w:rPr>
          <w:lang w:val="en-US"/>
        </w:rPr>
        <w:t xml:space="preserve"> </w:t>
      </w:r>
      <w:r w:rsidR="00016925" w:rsidRPr="00F1C41C">
        <w:rPr>
          <w:lang w:val="en-US"/>
        </w:rPr>
        <w:t>1</w:t>
      </w:r>
      <w:r w:rsidR="003B4FFF" w:rsidRPr="00F1C41C">
        <w:rPr>
          <w:lang w:val="en-US"/>
        </w:rPr>
        <w:t>)</w:t>
      </w:r>
      <w:r w:rsidR="00652708" w:rsidRPr="00F1C41C">
        <w:rPr>
          <w:lang w:val="en-US"/>
        </w:rPr>
        <w:t>,</w:t>
      </w:r>
      <w:r w:rsidR="00AC4AAF" w:rsidRPr="00F1C41C">
        <w:rPr>
          <w:lang w:val="en-US"/>
        </w:rPr>
        <w:t xml:space="preserve"> </w:t>
      </w:r>
      <w:r w:rsidR="005D6EAC" w:rsidRPr="00F1C41C">
        <w:rPr>
          <w:lang w:val="en-US"/>
        </w:rPr>
        <w:t xml:space="preserve">when </w:t>
      </w:r>
      <w:r w:rsidR="00E515D6" w:rsidRPr="00F1C41C">
        <w:rPr>
          <w:lang w:val="en-US"/>
        </w:rPr>
        <w:t>sidelink/</w:t>
      </w:r>
      <w:r w:rsidR="005D6EAC" w:rsidRPr="00F1C41C">
        <w:rPr>
          <w:lang w:val="en-US"/>
        </w:rPr>
        <w:t>V2X SIBs</w:t>
      </w:r>
      <w:r w:rsidR="00912E3A" w:rsidRPr="00F1C41C">
        <w:rPr>
          <w:lang w:val="en-US"/>
        </w:rPr>
        <w:t xml:space="preserve"> (SIB</w:t>
      </w:r>
      <w:r w:rsidR="00E515D6" w:rsidRPr="00F1C41C">
        <w:rPr>
          <w:lang w:val="en-US"/>
        </w:rPr>
        <w:t>12/13/14)</w:t>
      </w:r>
      <w:r w:rsidR="005D6EAC" w:rsidRPr="00F1C41C">
        <w:rPr>
          <w:lang w:val="en-US"/>
        </w:rPr>
        <w:t xml:space="preserve"> </w:t>
      </w:r>
      <w:r w:rsidR="00E515D6" w:rsidRPr="00F1C41C">
        <w:rPr>
          <w:lang w:val="en-US"/>
        </w:rPr>
        <w:t>and other new Rel-16 SIBs</w:t>
      </w:r>
      <w:r w:rsidR="00253CF7" w:rsidRPr="00F1C41C">
        <w:rPr>
          <w:lang w:val="en-US"/>
        </w:rPr>
        <w:t xml:space="preserve"> are introduced</w:t>
      </w:r>
      <w:r w:rsidR="005D6EAC" w:rsidRPr="00F1C41C">
        <w:rPr>
          <w:lang w:val="en-US"/>
        </w:rPr>
        <w:t xml:space="preserve">, </w:t>
      </w:r>
      <w:r w:rsidR="00912E3A" w:rsidRPr="00F1C41C">
        <w:rPr>
          <w:lang w:val="en-US"/>
        </w:rPr>
        <w:t>RAN2 have not optimized the SIB update mechanism for them</w:t>
      </w:r>
      <w:r w:rsidR="00E515D6" w:rsidRPr="00F1C41C">
        <w:rPr>
          <w:lang w:val="en-US"/>
        </w:rPr>
        <w:t xml:space="preserve"> as well</w:t>
      </w:r>
      <w:r w:rsidR="00253CF7" w:rsidRPr="00F1C41C">
        <w:rPr>
          <w:lang w:val="en-US"/>
        </w:rPr>
        <w:t xml:space="preserve"> and </w:t>
      </w:r>
      <w:r w:rsidR="00F71816" w:rsidRPr="00F1C41C">
        <w:rPr>
          <w:lang w:val="en-US"/>
        </w:rPr>
        <w:t xml:space="preserve">this does not </w:t>
      </w:r>
      <w:r w:rsidR="001973B7" w:rsidRPr="00F1C41C">
        <w:rPr>
          <w:lang w:val="en-US"/>
        </w:rPr>
        <w:t>seem different</w:t>
      </w:r>
      <w:r w:rsidR="00E515D6" w:rsidRPr="00F1C41C">
        <w:rPr>
          <w:lang w:val="en-US"/>
        </w:rPr>
        <w:t>.</w:t>
      </w:r>
    </w:p>
    <w:p w14:paraId="0398F6B0" w14:textId="3FB2B657" w:rsidR="00B70B58" w:rsidRDefault="00B70B58" w:rsidP="009267A0">
      <w:pPr>
        <w:jc w:val="both"/>
        <w:rPr>
          <w:rFonts w:eastAsiaTheme="minorEastAsia"/>
          <w:lang w:eastAsia="zh-CN"/>
        </w:rPr>
      </w:pPr>
      <w:r w:rsidRPr="00610D12">
        <w:rPr>
          <w:b/>
          <w:bCs/>
          <w:lang w:val="en-US"/>
        </w:rPr>
        <w:t>Proposal#</w:t>
      </w:r>
      <w:r w:rsidR="00975330">
        <w:rPr>
          <w:b/>
          <w:bCs/>
          <w:lang w:val="en-US"/>
        </w:rPr>
        <w:t>2</w:t>
      </w:r>
      <w:r w:rsidRPr="00610D12">
        <w:rPr>
          <w:b/>
          <w:bCs/>
          <w:lang w:val="en-US"/>
        </w:rPr>
        <w:t xml:space="preserve">: </w:t>
      </w:r>
      <w:r w:rsidR="00631496">
        <w:rPr>
          <w:lang w:val="en-US"/>
        </w:rPr>
        <w:t xml:space="preserve">If the </w:t>
      </w:r>
      <w:r w:rsidR="008909E9">
        <w:rPr>
          <w:lang w:val="en-US"/>
        </w:rPr>
        <w:t xml:space="preserve">TRS/CSI-RS occasion configuration </w:t>
      </w:r>
      <w:r w:rsidR="00937170">
        <w:rPr>
          <w:lang w:val="en-US"/>
        </w:rPr>
        <w:t>is</w:t>
      </w:r>
      <w:r w:rsidR="008909E9">
        <w:rPr>
          <w:lang w:val="en-US"/>
        </w:rPr>
        <w:t xml:space="preserve"> not changing frequently</w:t>
      </w:r>
      <w:r w:rsidR="00C91508" w:rsidRPr="00C91508">
        <w:rPr>
          <w:lang w:val="en-US"/>
        </w:rPr>
        <w:t xml:space="preserve"> </w:t>
      </w:r>
      <w:r w:rsidR="00C91508">
        <w:rPr>
          <w:lang w:val="en-US"/>
        </w:rPr>
        <w:t>and new SIB is introduced</w:t>
      </w:r>
      <w:r w:rsidR="008909E9">
        <w:rPr>
          <w:lang w:val="en-US"/>
        </w:rPr>
        <w:t>, e</w:t>
      </w:r>
      <w:r w:rsidR="00514659">
        <w:rPr>
          <w:lang w:val="en-US"/>
        </w:rPr>
        <w:t xml:space="preserve">xisting SIB Update mechanism is sufficient also </w:t>
      </w:r>
      <w:r w:rsidR="00C80989">
        <w:rPr>
          <w:lang w:val="en-US"/>
        </w:rPr>
        <w:t xml:space="preserve">for </w:t>
      </w:r>
      <w:r w:rsidR="002A5652">
        <w:rPr>
          <w:lang w:val="en-US"/>
        </w:rPr>
        <w:t>TRS/CSI-RS occasion configuration</w:t>
      </w:r>
      <w:r w:rsidR="00975330">
        <w:rPr>
          <w:lang w:val="en-US"/>
        </w:rPr>
        <w:t>.</w:t>
      </w:r>
    </w:p>
    <w:p w14:paraId="1F88E8CB" w14:textId="77777777" w:rsidR="00877A98" w:rsidRPr="007D435F" w:rsidRDefault="00877A98" w:rsidP="009D4BC9">
      <w:pPr>
        <w:pStyle w:val="Heading1"/>
        <w:rPr>
          <w:rFonts w:eastAsia="SimSun"/>
          <w:sz w:val="32"/>
          <w:lang w:eastAsia="zh-CN"/>
        </w:rPr>
      </w:pPr>
      <w:r w:rsidRPr="007D435F">
        <w:rPr>
          <w:rFonts w:eastAsia="SimSun"/>
          <w:sz w:val="32"/>
          <w:lang w:eastAsia="zh-CN"/>
        </w:rPr>
        <w:t>Conclusion</w:t>
      </w:r>
    </w:p>
    <w:p w14:paraId="62577A54" w14:textId="1406B8F6" w:rsidR="0052274E" w:rsidRDefault="00610D12" w:rsidP="00D76CF5">
      <w:pPr>
        <w:jc w:val="both"/>
        <w:rPr>
          <w:rFonts w:eastAsia="SimSun"/>
          <w:lang w:eastAsia="zh-CN"/>
        </w:rPr>
      </w:pPr>
      <w:bookmarkStart w:id="4" w:name="OLE_LINK3"/>
      <w:r>
        <w:rPr>
          <w:rFonts w:eastAsia="SimSun"/>
          <w:lang w:eastAsia="zh-CN"/>
        </w:rPr>
        <w:t>RAN2 is requested to discuss the following proposals and observation.</w:t>
      </w:r>
    </w:p>
    <w:bookmarkEnd w:id="4"/>
    <w:p w14:paraId="1679E155" w14:textId="77777777" w:rsidR="00595498" w:rsidRDefault="00595498" w:rsidP="00595498">
      <w:pPr>
        <w:jc w:val="both"/>
        <w:rPr>
          <w:rFonts w:eastAsiaTheme="minorEastAsia"/>
          <w:lang w:eastAsia="zh-CN"/>
        </w:rPr>
      </w:pPr>
      <w:r w:rsidRPr="00FE52A7">
        <w:rPr>
          <w:rFonts w:eastAsiaTheme="minorEastAsia"/>
          <w:b/>
          <w:bCs/>
          <w:lang w:eastAsia="zh-CN"/>
        </w:rPr>
        <w:t>Observation#1:</w:t>
      </w:r>
      <w:r>
        <w:rPr>
          <w:rFonts w:eastAsiaTheme="minorEastAsia"/>
          <w:lang w:eastAsia="zh-CN"/>
        </w:rPr>
        <w:t xml:space="preserve"> Whether to include in the existing SIB or a new SIB depends on the following factors:</w:t>
      </w:r>
    </w:p>
    <w:p w14:paraId="5CC6476E" w14:textId="77777777" w:rsidR="00595498" w:rsidRDefault="00595498" w:rsidP="00595498">
      <w:pPr>
        <w:pStyle w:val="ListParagraph"/>
        <w:numPr>
          <w:ilvl w:val="0"/>
          <w:numId w:val="27"/>
        </w:numPr>
        <w:ind w:firstLineChars="0"/>
        <w:jc w:val="both"/>
        <w:rPr>
          <w:rFonts w:eastAsiaTheme="minorEastAsia"/>
          <w:lang w:eastAsia="zh-CN"/>
        </w:rPr>
      </w:pPr>
      <w:r>
        <w:rPr>
          <w:rFonts w:eastAsiaTheme="minorEastAsia"/>
          <w:lang w:eastAsia="zh-CN"/>
        </w:rPr>
        <w:t>Whether the TRS/CSI-RS configuration fit into the functionality of any existing SIB</w:t>
      </w:r>
    </w:p>
    <w:p w14:paraId="3DAF20BA" w14:textId="77777777" w:rsidR="00595498" w:rsidRDefault="00595498" w:rsidP="00595498">
      <w:pPr>
        <w:pStyle w:val="ListParagraph"/>
        <w:numPr>
          <w:ilvl w:val="0"/>
          <w:numId w:val="27"/>
        </w:numPr>
        <w:ind w:firstLineChars="0"/>
        <w:jc w:val="both"/>
        <w:rPr>
          <w:rFonts w:eastAsiaTheme="minorEastAsia"/>
          <w:lang w:eastAsia="zh-CN"/>
        </w:rPr>
      </w:pPr>
      <w:r>
        <w:rPr>
          <w:rFonts w:eastAsiaTheme="minorEastAsia"/>
          <w:lang w:eastAsia="zh-CN"/>
        </w:rPr>
        <w:t>Size of the TRS/CSI-RS configuration</w:t>
      </w:r>
    </w:p>
    <w:p w14:paraId="02874A47" w14:textId="77777777" w:rsidR="00595498" w:rsidRPr="0020245F" w:rsidRDefault="00595498" w:rsidP="00595498">
      <w:pPr>
        <w:pStyle w:val="ListParagraph"/>
        <w:numPr>
          <w:ilvl w:val="0"/>
          <w:numId w:val="27"/>
        </w:numPr>
        <w:ind w:firstLineChars="0"/>
        <w:jc w:val="both"/>
        <w:rPr>
          <w:rFonts w:eastAsiaTheme="minorEastAsia"/>
          <w:lang w:eastAsia="zh-CN"/>
        </w:rPr>
      </w:pPr>
      <w:r>
        <w:rPr>
          <w:rFonts w:eastAsiaTheme="minorEastAsia"/>
          <w:lang w:eastAsia="zh-CN"/>
        </w:rPr>
        <w:t>Frequency of change of the TRS/CSI-RS configuration</w:t>
      </w:r>
    </w:p>
    <w:p w14:paraId="19A16F38" w14:textId="32E713EC" w:rsidR="00370A97" w:rsidRDefault="00370A97" w:rsidP="00370A97">
      <w:pPr>
        <w:jc w:val="both"/>
        <w:rPr>
          <w:rFonts w:eastAsiaTheme="minorEastAsia"/>
          <w:lang w:eastAsia="zh-CN"/>
        </w:rPr>
      </w:pPr>
      <w:r w:rsidRPr="0011647F">
        <w:rPr>
          <w:rFonts w:eastAsiaTheme="minorEastAsia"/>
          <w:b/>
          <w:bCs/>
          <w:lang w:eastAsia="zh-CN"/>
        </w:rPr>
        <w:t>Proposal#1:</w:t>
      </w:r>
      <w:r>
        <w:rPr>
          <w:rFonts w:eastAsiaTheme="minorEastAsia"/>
          <w:lang w:eastAsia="zh-CN"/>
        </w:rPr>
        <w:t xml:space="preserve"> RAN2 wait further for RAN1 progress on deciding using existing SIB or new SIB.</w:t>
      </w:r>
    </w:p>
    <w:p w14:paraId="6D9E8379" w14:textId="3F4BBBE4" w:rsidR="00370A97" w:rsidRDefault="00CD1DCF" w:rsidP="00370A97">
      <w:pPr>
        <w:jc w:val="both"/>
        <w:rPr>
          <w:rFonts w:eastAsiaTheme="minorEastAsia"/>
          <w:lang w:eastAsia="zh-CN"/>
        </w:rPr>
      </w:pPr>
      <w:r w:rsidRPr="00610D12">
        <w:rPr>
          <w:b/>
          <w:bCs/>
          <w:lang w:val="en-US"/>
        </w:rPr>
        <w:t>Proposal#</w:t>
      </w:r>
      <w:r>
        <w:rPr>
          <w:b/>
          <w:bCs/>
          <w:lang w:val="en-US"/>
        </w:rPr>
        <w:t>2</w:t>
      </w:r>
      <w:r w:rsidRPr="00610D12">
        <w:rPr>
          <w:b/>
          <w:bCs/>
          <w:lang w:val="en-US"/>
        </w:rPr>
        <w:t xml:space="preserve">: </w:t>
      </w:r>
      <w:r w:rsidR="008909E9">
        <w:rPr>
          <w:lang w:val="en-US"/>
        </w:rPr>
        <w:t xml:space="preserve">If the TRS/CSI-RS occasion configuration </w:t>
      </w:r>
      <w:r w:rsidR="00937170">
        <w:rPr>
          <w:lang w:val="en-US"/>
        </w:rPr>
        <w:t>is</w:t>
      </w:r>
      <w:r w:rsidR="008909E9">
        <w:rPr>
          <w:lang w:val="en-US"/>
        </w:rPr>
        <w:t xml:space="preserve"> not changing frequently</w:t>
      </w:r>
      <w:r w:rsidR="00C91508">
        <w:rPr>
          <w:lang w:val="en-US"/>
        </w:rPr>
        <w:t xml:space="preserve"> and new SIB is introduced</w:t>
      </w:r>
      <w:r w:rsidR="008909E9">
        <w:rPr>
          <w:lang w:val="en-US"/>
        </w:rPr>
        <w:t>, e</w:t>
      </w:r>
      <w:r>
        <w:rPr>
          <w:lang w:val="en-US"/>
        </w:rPr>
        <w:t>xisting SIB Update mechanism is sufficient also for TRS/CSI-RS occasion configuration</w:t>
      </w:r>
      <w:r w:rsidR="00370A97">
        <w:rPr>
          <w:lang w:val="en-US"/>
        </w:rPr>
        <w:t>.</w:t>
      </w:r>
    </w:p>
    <w:p w14:paraId="7D377C58" w14:textId="77777777" w:rsidR="00BB7889" w:rsidRPr="007D435F" w:rsidRDefault="00BB7889" w:rsidP="00C23B88">
      <w:pPr>
        <w:pStyle w:val="Heading1"/>
        <w:rPr>
          <w:lang w:eastAsia="zh-CN"/>
        </w:rPr>
      </w:pPr>
      <w:r w:rsidRPr="007D435F">
        <w:t>References</w:t>
      </w:r>
    </w:p>
    <w:p w14:paraId="54AA2910" w14:textId="77777777" w:rsidR="00C359EC" w:rsidRDefault="001542B6" w:rsidP="001542B6">
      <w:pPr>
        <w:numPr>
          <w:ilvl w:val="0"/>
          <w:numId w:val="4"/>
        </w:numPr>
        <w:overflowPunct/>
        <w:autoSpaceDE/>
        <w:autoSpaceDN/>
        <w:adjustRightInd/>
        <w:textAlignment w:val="auto"/>
        <w:rPr>
          <w:rFonts w:eastAsia="MS Mincho"/>
          <w:lang w:eastAsia="ja-JP"/>
        </w:rPr>
      </w:pPr>
      <w:r w:rsidRPr="001542B6">
        <w:rPr>
          <w:rFonts w:eastAsia="MS Mincho"/>
          <w:lang w:eastAsia="ja-JP"/>
        </w:rPr>
        <w:t>RP-200938</w:t>
      </w:r>
      <w:r w:rsidR="00CA7740">
        <w:rPr>
          <w:rFonts w:eastAsia="MS Mincho"/>
          <w:lang w:eastAsia="ja-JP"/>
        </w:rPr>
        <w:t xml:space="preserve">, </w:t>
      </w:r>
      <w:r w:rsidRPr="001542B6">
        <w:rPr>
          <w:rFonts w:eastAsia="MS Mincho"/>
          <w:lang w:eastAsia="ja-JP"/>
        </w:rPr>
        <w:t>Revised WID UE Power Saving Enhancements for NR</w:t>
      </w:r>
      <w:r>
        <w:rPr>
          <w:rFonts w:eastAsia="MS Mincho"/>
          <w:lang w:eastAsia="ja-JP"/>
        </w:rPr>
        <w:t>.</w:t>
      </w:r>
    </w:p>
    <w:sectPr w:rsidR="00C359EC" w:rsidSect="00CA1759">
      <w:footerReference w:type="default" r:id="rId11"/>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226316" w14:textId="77777777" w:rsidR="00340BE8" w:rsidRDefault="00340BE8">
      <w:r>
        <w:separator/>
      </w:r>
    </w:p>
  </w:endnote>
  <w:endnote w:type="continuationSeparator" w:id="0">
    <w:p w14:paraId="234B35C9" w14:textId="77777777" w:rsidR="00340BE8" w:rsidRDefault="00340BE8">
      <w:r>
        <w:continuationSeparator/>
      </w:r>
    </w:p>
  </w:endnote>
  <w:endnote w:type="continuationNotice" w:id="1">
    <w:p w14:paraId="1BEDE1FA" w14:textId="77777777" w:rsidR="00340BE8" w:rsidRDefault="00340B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B9E328" w14:textId="77777777" w:rsidR="006673F7" w:rsidRDefault="006673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1ABAD3" w14:textId="77777777" w:rsidR="00340BE8" w:rsidRDefault="00340BE8">
      <w:r>
        <w:separator/>
      </w:r>
    </w:p>
  </w:footnote>
  <w:footnote w:type="continuationSeparator" w:id="0">
    <w:p w14:paraId="55C94307" w14:textId="77777777" w:rsidR="00340BE8" w:rsidRDefault="00340BE8">
      <w:r>
        <w:continuationSeparator/>
      </w:r>
    </w:p>
  </w:footnote>
  <w:footnote w:type="continuationNotice" w:id="1">
    <w:p w14:paraId="6FCE12FE" w14:textId="77777777" w:rsidR="00340BE8" w:rsidRDefault="00340B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A55C2"/>
    <w:multiLevelType w:val="hybridMultilevel"/>
    <w:tmpl w:val="6E9E3C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5B3C2A"/>
    <w:multiLevelType w:val="hybridMultilevel"/>
    <w:tmpl w:val="C8F28C0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A5A270E"/>
    <w:multiLevelType w:val="multilevel"/>
    <w:tmpl w:val="7714CDDE"/>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b w:val="0"/>
        <w:sz w:val="32"/>
        <w:szCs w:val="32"/>
      </w:rPr>
    </w:lvl>
    <w:lvl w:ilvl="2">
      <w:start w:val="1"/>
      <w:numFmt w:val="decimal"/>
      <w:pStyle w:val="Heading3"/>
      <w:lvlText w:val="%1.%2.%3"/>
      <w:lvlJc w:val="left"/>
      <w:pPr>
        <w:tabs>
          <w:tab w:val="num" w:pos="0"/>
        </w:tabs>
        <w:ind w:left="0" w:firstLine="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B397DE2"/>
    <w:multiLevelType w:val="hybridMultilevel"/>
    <w:tmpl w:val="C8F28C0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7A28AC"/>
    <w:multiLevelType w:val="hybridMultilevel"/>
    <w:tmpl w:val="1D6C3E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8A1BC6"/>
    <w:multiLevelType w:val="hybridMultilevel"/>
    <w:tmpl w:val="C8F28C0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B5F0C8D"/>
    <w:multiLevelType w:val="hybridMultilevel"/>
    <w:tmpl w:val="61D6EE6E"/>
    <w:lvl w:ilvl="0" w:tplc="4C6068A0">
      <w:start w:val="2"/>
      <w:numFmt w:val="bullet"/>
      <w:lvlText w:val="-"/>
      <w:lvlJc w:val="left"/>
      <w:pPr>
        <w:tabs>
          <w:tab w:val="num" w:pos="0"/>
        </w:tabs>
        <w:ind w:left="560" w:hanging="360"/>
      </w:pPr>
      <w:rPr>
        <w:rFonts w:ascii="Times New Roman" w:hAnsi="Times New Roman" w:cs="Times New Roman" w:hint="default"/>
      </w:rPr>
    </w:lvl>
    <w:lvl w:ilvl="1" w:tplc="52169B98">
      <w:start w:val="1"/>
      <w:numFmt w:val="bullet"/>
      <w:lvlText w:val=""/>
      <w:lvlJc w:val="left"/>
      <w:pPr>
        <w:tabs>
          <w:tab w:val="num" w:pos="0"/>
        </w:tabs>
        <w:ind w:left="1000" w:hanging="400"/>
      </w:pPr>
      <w:rPr>
        <w:rFonts w:ascii="Wingdings" w:hAnsi="Wingdings" w:cs="Wingdings" w:hint="default"/>
      </w:rPr>
    </w:lvl>
    <w:lvl w:ilvl="2" w:tplc="9CF84B1E">
      <w:start w:val="1"/>
      <w:numFmt w:val="bullet"/>
      <w:lvlText w:val=""/>
      <w:lvlJc w:val="left"/>
      <w:pPr>
        <w:tabs>
          <w:tab w:val="num" w:pos="0"/>
        </w:tabs>
        <w:ind w:left="1400" w:hanging="400"/>
      </w:pPr>
      <w:rPr>
        <w:rFonts w:ascii="Wingdings" w:hAnsi="Wingdings" w:cs="Wingdings" w:hint="default"/>
      </w:rPr>
    </w:lvl>
    <w:lvl w:ilvl="3" w:tplc="4A203124">
      <w:start w:val="1"/>
      <w:numFmt w:val="bullet"/>
      <w:lvlText w:val=""/>
      <w:lvlJc w:val="left"/>
      <w:pPr>
        <w:tabs>
          <w:tab w:val="num" w:pos="0"/>
        </w:tabs>
        <w:ind w:left="1800" w:hanging="400"/>
      </w:pPr>
      <w:rPr>
        <w:rFonts w:ascii="Wingdings" w:hAnsi="Wingdings" w:cs="Wingdings" w:hint="default"/>
      </w:rPr>
    </w:lvl>
    <w:lvl w:ilvl="4" w:tplc="980C7F62">
      <w:start w:val="1"/>
      <w:numFmt w:val="bullet"/>
      <w:lvlText w:val=""/>
      <w:lvlJc w:val="left"/>
      <w:pPr>
        <w:tabs>
          <w:tab w:val="num" w:pos="0"/>
        </w:tabs>
        <w:ind w:left="2200" w:hanging="400"/>
      </w:pPr>
      <w:rPr>
        <w:rFonts w:ascii="Wingdings" w:hAnsi="Wingdings" w:cs="Wingdings" w:hint="default"/>
      </w:rPr>
    </w:lvl>
    <w:lvl w:ilvl="5" w:tplc="43520220">
      <w:start w:val="1"/>
      <w:numFmt w:val="bullet"/>
      <w:lvlText w:val=""/>
      <w:lvlJc w:val="left"/>
      <w:pPr>
        <w:tabs>
          <w:tab w:val="num" w:pos="0"/>
        </w:tabs>
        <w:ind w:left="2600" w:hanging="400"/>
      </w:pPr>
      <w:rPr>
        <w:rFonts w:ascii="Wingdings" w:hAnsi="Wingdings" w:cs="Wingdings" w:hint="default"/>
      </w:rPr>
    </w:lvl>
    <w:lvl w:ilvl="6" w:tplc="C51C6BDC">
      <w:start w:val="1"/>
      <w:numFmt w:val="bullet"/>
      <w:lvlText w:val=""/>
      <w:lvlJc w:val="left"/>
      <w:pPr>
        <w:tabs>
          <w:tab w:val="num" w:pos="0"/>
        </w:tabs>
        <w:ind w:left="3000" w:hanging="400"/>
      </w:pPr>
      <w:rPr>
        <w:rFonts w:ascii="Wingdings" w:hAnsi="Wingdings" w:cs="Wingdings" w:hint="default"/>
      </w:rPr>
    </w:lvl>
    <w:lvl w:ilvl="7" w:tplc="32987EB4">
      <w:start w:val="1"/>
      <w:numFmt w:val="bullet"/>
      <w:lvlText w:val=""/>
      <w:lvlJc w:val="left"/>
      <w:pPr>
        <w:tabs>
          <w:tab w:val="num" w:pos="0"/>
        </w:tabs>
        <w:ind w:left="3400" w:hanging="400"/>
      </w:pPr>
      <w:rPr>
        <w:rFonts w:ascii="Wingdings" w:hAnsi="Wingdings" w:cs="Wingdings" w:hint="default"/>
      </w:rPr>
    </w:lvl>
    <w:lvl w:ilvl="8" w:tplc="5BF4098C">
      <w:start w:val="1"/>
      <w:numFmt w:val="bullet"/>
      <w:lvlText w:val=""/>
      <w:lvlJc w:val="left"/>
      <w:pPr>
        <w:tabs>
          <w:tab w:val="num" w:pos="0"/>
        </w:tabs>
        <w:ind w:left="3800" w:hanging="400"/>
      </w:pPr>
      <w:rPr>
        <w:rFonts w:ascii="Wingdings" w:hAnsi="Wingdings" w:cs="Wingdings" w:hint="default"/>
      </w:rPr>
    </w:lvl>
  </w:abstractNum>
  <w:abstractNum w:abstractNumId="9"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2E378A0"/>
    <w:multiLevelType w:val="hybridMultilevel"/>
    <w:tmpl w:val="B9C66A7A"/>
    <w:lvl w:ilvl="0" w:tplc="C848275C">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44879E6"/>
    <w:multiLevelType w:val="hybridMultilevel"/>
    <w:tmpl w:val="9BC45130"/>
    <w:lvl w:ilvl="0" w:tplc="91AC1892">
      <w:start w:val="1"/>
      <w:numFmt w:val="bullet"/>
      <w:lvlText w:val=""/>
      <w:lvlJc w:val="left"/>
      <w:pPr>
        <w:tabs>
          <w:tab w:val="num" w:pos="0"/>
        </w:tabs>
        <w:ind w:left="560" w:hanging="360"/>
      </w:pPr>
      <w:rPr>
        <w:rFonts w:ascii="Symbol" w:hAnsi="Symbol" w:hint="default"/>
      </w:rPr>
    </w:lvl>
    <w:lvl w:ilvl="1" w:tplc="EF68ED52">
      <w:start w:val="1"/>
      <w:numFmt w:val="bullet"/>
      <w:lvlText w:val=""/>
      <w:lvlJc w:val="left"/>
      <w:pPr>
        <w:tabs>
          <w:tab w:val="num" w:pos="0"/>
        </w:tabs>
        <w:ind w:left="1000" w:hanging="400"/>
      </w:pPr>
      <w:rPr>
        <w:rFonts w:ascii="Wingdings" w:hAnsi="Wingdings" w:cs="Wingdings" w:hint="default"/>
      </w:rPr>
    </w:lvl>
    <w:lvl w:ilvl="2" w:tplc="F7D444BE">
      <w:start w:val="1"/>
      <w:numFmt w:val="bullet"/>
      <w:lvlText w:val=""/>
      <w:lvlJc w:val="left"/>
      <w:pPr>
        <w:tabs>
          <w:tab w:val="num" w:pos="0"/>
        </w:tabs>
        <w:ind w:left="1400" w:hanging="400"/>
      </w:pPr>
      <w:rPr>
        <w:rFonts w:ascii="Wingdings" w:hAnsi="Wingdings" w:cs="Wingdings" w:hint="default"/>
      </w:rPr>
    </w:lvl>
    <w:lvl w:ilvl="3" w:tplc="91E44A94">
      <w:start w:val="1"/>
      <w:numFmt w:val="bullet"/>
      <w:lvlText w:val=""/>
      <w:lvlJc w:val="left"/>
      <w:pPr>
        <w:tabs>
          <w:tab w:val="num" w:pos="0"/>
        </w:tabs>
        <w:ind w:left="1800" w:hanging="400"/>
      </w:pPr>
      <w:rPr>
        <w:rFonts w:ascii="Wingdings" w:hAnsi="Wingdings" w:cs="Wingdings" w:hint="default"/>
      </w:rPr>
    </w:lvl>
    <w:lvl w:ilvl="4" w:tplc="8E04C29E">
      <w:start w:val="1"/>
      <w:numFmt w:val="bullet"/>
      <w:lvlText w:val=""/>
      <w:lvlJc w:val="left"/>
      <w:pPr>
        <w:tabs>
          <w:tab w:val="num" w:pos="0"/>
        </w:tabs>
        <w:ind w:left="2200" w:hanging="400"/>
      </w:pPr>
      <w:rPr>
        <w:rFonts w:ascii="Wingdings" w:hAnsi="Wingdings" w:cs="Wingdings" w:hint="default"/>
      </w:rPr>
    </w:lvl>
    <w:lvl w:ilvl="5" w:tplc="B9C098E8">
      <w:start w:val="1"/>
      <w:numFmt w:val="bullet"/>
      <w:lvlText w:val=""/>
      <w:lvlJc w:val="left"/>
      <w:pPr>
        <w:tabs>
          <w:tab w:val="num" w:pos="0"/>
        </w:tabs>
        <w:ind w:left="2600" w:hanging="400"/>
      </w:pPr>
      <w:rPr>
        <w:rFonts w:ascii="Wingdings" w:hAnsi="Wingdings" w:cs="Wingdings" w:hint="default"/>
      </w:rPr>
    </w:lvl>
    <w:lvl w:ilvl="6" w:tplc="69925FCA">
      <w:start w:val="1"/>
      <w:numFmt w:val="bullet"/>
      <w:lvlText w:val=""/>
      <w:lvlJc w:val="left"/>
      <w:pPr>
        <w:tabs>
          <w:tab w:val="num" w:pos="0"/>
        </w:tabs>
        <w:ind w:left="3000" w:hanging="400"/>
      </w:pPr>
      <w:rPr>
        <w:rFonts w:ascii="Wingdings" w:hAnsi="Wingdings" w:cs="Wingdings" w:hint="default"/>
      </w:rPr>
    </w:lvl>
    <w:lvl w:ilvl="7" w:tplc="552AC7B8">
      <w:start w:val="1"/>
      <w:numFmt w:val="bullet"/>
      <w:lvlText w:val=""/>
      <w:lvlJc w:val="left"/>
      <w:pPr>
        <w:tabs>
          <w:tab w:val="num" w:pos="0"/>
        </w:tabs>
        <w:ind w:left="3400" w:hanging="400"/>
      </w:pPr>
      <w:rPr>
        <w:rFonts w:ascii="Wingdings" w:hAnsi="Wingdings" w:cs="Wingdings" w:hint="default"/>
      </w:rPr>
    </w:lvl>
    <w:lvl w:ilvl="8" w:tplc="5A1C6E5E">
      <w:start w:val="1"/>
      <w:numFmt w:val="bullet"/>
      <w:lvlText w:val=""/>
      <w:lvlJc w:val="left"/>
      <w:pPr>
        <w:tabs>
          <w:tab w:val="num" w:pos="0"/>
        </w:tabs>
        <w:ind w:left="3800" w:hanging="400"/>
      </w:pPr>
      <w:rPr>
        <w:rFonts w:ascii="Wingdings" w:hAnsi="Wingdings" w:cs="Wingdings" w:hint="default"/>
      </w:rPr>
    </w:lvl>
  </w:abstractNum>
  <w:abstractNum w:abstractNumId="12"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602CBD"/>
    <w:multiLevelType w:val="hybridMultilevel"/>
    <w:tmpl w:val="FE98B744"/>
    <w:lvl w:ilvl="0" w:tplc="2174BA0C">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tplc="0DB662F6">
      <w:start w:val="1"/>
      <w:numFmt w:val="upperLetter"/>
      <w:lvlText w:val="%2."/>
      <w:lvlJc w:val="left"/>
      <w:pPr>
        <w:tabs>
          <w:tab w:val="num" w:pos="1296"/>
        </w:tabs>
        <w:ind w:left="871" w:firstLine="0"/>
      </w:pPr>
      <w:rPr>
        <w:rFonts w:hint="eastAsia"/>
      </w:rPr>
    </w:lvl>
    <w:lvl w:ilvl="2" w:tplc="04A8032A">
      <w:start w:val="1"/>
      <w:numFmt w:val="decimal"/>
      <w:lvlText w:val="%3."/>
      <w:lvlJc w:val="left"/>
      <w:pPr>
        <w:tabs>
          <w:tab w:val="num" w:pos="2146"/>
        </w:tabs>
        <w:ind w:left="1721" w:firstLine="0"/>
      </w:pPr>
      <w:rPr>
        <w:rFonts w:hint="eastAsia"/>
      </w:rPr>
    </w:lvl>
    <w:lvl w:ilvl="3" w:tplc="ACA81E2A">
      <w:start w:val="1"/>
      <w:numFmt w:val="lowerLetter"/>
      <w:lvlText w:val="%4)"/>
      <w:lvlJc w:val="left"/>
      <w:pPr>
        <w:tabs>
          <w:tab w:val="num" w:pos="2996"/>
        </w:tabs>
        <w:ind w:left="2571" w:firstLine="0"/>
      </w:pPr>
      <w:rPr>
        <w:rFonts w:hint="eastAsia"/>
      </w:rPr>
    </w:lvl>
    <w:lvl w:ilvl="4" w:tplc="992464FA">
      <w:start w:val="1"/>
      <w:numFmt w:val="decimal"/>
      <w:lvlText w:val="(%5)"/>
      <w:lvlJc w:val="left"/>
      <w:pPr>
        <w:tabs>
          <w:tab w:val="num" w:pos="3847"/>
        </w:tabs>
        <w:ind w:left="3422" w:firstLine="0"/>
      </w:pPr>
      <w:rPr>
        <w:rFonts w:hint="eastAsia"/>
      </w:rPr>
    </w:lvl>
    <w:lvl w:ilvl="5" w:tplc="317AA146">
      <w:start w:val="1"/>
      <w:numFmt w:val="lowerLetter"/>
      <w:lvlText w:val="(%6)"/>
      <w:lvlJc w:val="left"/>
      <w:pPr>
        <w:tabs>
          <w:tab w:val="num" w:pos="4697"/>
        </w:tabs>
        <w:ind w:left="4272" w:firstLine="0"/>
      </w:pPr>
      <w:rPr>
        <w:rFonts w:hint="eastAsia"/>
      </w:rPr>
    </w:lvl>
    <w:lvl w:ilvl="6" w:tplc="ACDACEBA">
      <w:start w:val="1"/>
      <w:numFmt w:val="lowerRoman"/>
      <w:lvlText w:val="(%7)"/>
      <w:lvlJc w:val="left"/>
      <w:pPr>
        <w:tabs>
          <w:tab w:val="num" w:pos="5548"/>
        </w:tabs>
        <w:ind w:left="5122" w:firstLine="0"/>
      </w:pPr>
      <w:rPr>
        <w:rFonts w:hint="eastAsia"/>
      </w:rPr>
    </w:lvl>
    <w:lvl w:ilvl="7" w:tplc="3C0CF144">
      <w:start w:val="1"/>
      <w:numFmt w:val="lowerLetter"/>
      <w:lvlText w:val="(%8)"/>
      <w:lvlJc w:val="left"/>
      <w:pPr>
        <w:tabs>
          <w:tab w:val="num" w:pos="6398"/>
        </w:tabs>
        <w:ind w:left="5973" w:firstLine="0"/>
      </w:pPr>
      <w:rPr>
        <w:rFonts w:ascii="Times New Roman" w:hAnsi="Times New Roman" w:hint="default"/>
        <w:b/>
        <w:i w:val="0"/>
        <w:sz w:val="20"/>
        <w:szCs w:val="20"/>
      </w:rPr>
    </w:lvl>
    <w:lvl w:ilvl="8" w:tplc="56C42F8E">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hybridMultilevel"/>
    <w:tmpl w:val="5DA6FC16"/>
    <w:lvl w:ilvl="0" w:tplc="9712358E">
      <w:start w:val="1"/>
      <w:numFmt w:val="decimal"/>
      <w:pStyle w:val="References"/>
      <w:lvlText w:val="[%1]"/>
      <w:lvlJc w:val="left"/>
      <w:pPr>
        <w:tabs>
          <w:tab w:val="num" w:pos="360"/>
        </w:tabs>
        <w:ind w:left="360" w:hanging="360"/>
      </w:pPr>
    </w:lvl>
    <w:lvl w:ilvl="1" w:tplc="EDC439A0">
      <w:numFmt w:val="decimal"/>
      <w:lvlText w:val=""/>
      <w:lvlJc w:val="left"/>
    </w:lvl>
    <w:lvl w:ilvl="2" w:tplc="F8DCA5AE">
      <w:numFmt w:val="decimal"/>
      <w:lvlText w:val=""/>
      <w:lvlJc w:val="left"/>
    </w:lvl>
    <w:lvl w:ilvl="3" w:tplc="9CDE8196">
      <w:numFmt w:val="decimal"/>
      <w:lvlText w:val=""/>
      <w:lvlJc w:val="left"/>
    </w:lvl>
    <w:lvl w:ilvl="4" w:tplc="E4EE0AEA">
      <w:numFmt w:val="decimal"/>
      <w:lvlText w:val=""/>
      <w:lvlJc w:val="left"/>
    </w:lvl>
    <w:lvl w:ilvl="5" w:tplc="10E6B0C8">
      <w:numFmt w:val="decimal"/>
      <w:lvlText w:val=""/>
      <w:lvlJc w:val="left"/>
    </w:lvl>
    <w:lvl w:ilvl="6" w:tplc="8F6A6E96">
      <w:numFmt w:val="decimal"/>
      <w:lvlText w:val=""/>
      <w:lvlJc w:val="left"/>
    </w:lvl>
    <w:lvl w:ilvl="7" w:tplc="E2B85610">
      <w:numFmt w:val="decimal"/>
      <w:lvlText w:val=""/>
      <w:lvlJc w:val="left"/>
    </w:lvl>
    <w:lvl w:ilvl="8" w:tplc="147892DC">
      <w:numFmt w:val="decimal"/>
      <w:lvlText w:val=""/>
      <w:lvlJc w:val="left"/>
    </w:lvl>
  </w:abstractNum>
  <w:abstractNum w:abstractNumId="15" w15:restartNumberingAfterBreak="0">
    <w:nsid w:val="3B2A08A2"/>
    <w:multiLevelType w:val="hybridMultilevel"/>
    <w:tmpl w:val="BB82FA82"/>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35F687E"/>
    <w:multiLevelType w:val="hybridMultilevel"/>
    <w:tmpl w:val="CB68E4D0"/>
    <w:lvl w:ilvl="0" w:tplc="7816673A">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tplc="BD90C584">
      <w:start w:val="1"/>
      <w:numFmt w:val="upperLetter"/>
      <w:lvlText w:val="%2."/>
      <w:lvlJc w:val="left"/>
      <w:pPr>
        <w:tabs>
          <w:tab w:val="num" w:pos="1296"/>
        </w:tabs>
        <w:ind w:left="871" w:firstLine="0"/>
      </w:pPr>
      <w:rPr>
        <w:rFonts w:hint="eastAsia"/>
      </w:rPr>
    </w:lvl>
    <w:lvl w:ilvl="2" w:tplc="DA8E3A20">
      <w:start w:val="1"/>
      <w:numFmt w:val="decimal"/>
      <w:lvlText w:val="%3."/>
      <w:lvlJc w:val="left"/>
      <w:pPr>
        <w:tabs>
          <w:tab w:val="num" w:pos="2146"/>
        </w:tabs>
        <w:ind w:left="1721" w:firstLine="0"/>
      </w:pPr>
      <w:rPr>
        <w:rFonts w:hint="eastAsia"/>
      </w:rPr>
    </w:lvl>
    <w:lvl w:ilvl="3" w:tplc="5EE6F322">
      <w:start w:val="1"/>
      <w:numFmt w:val="lowerLetter"/>
      <w:lvlText w:val="%4)"/>
      <w:lvlJc w:val="left"/>
      <w:pPr>
        <w:tabs>
          <w:tab w:val="num" w:pos="2996"/>
        </w:tabs>
        <w:ind w:left="2571" w:firstLine="0"/>
      </w:pPr>
      <w:rPr>
        <w:rFonts w:hint="eastAsia"/>
      </w:rPr>
    </w:lvl>
    <w:lvl w:ilvl="4" w:tplc="FF24CA32">
      <w:start w:val="1"/>
      <w:numFmt w:val="decimal"/>
      <w:lvlText w:val="(%5)"/>
      <w:lvlJc w:val="left"/>
      <w:pPr>
        <w:tabs>
          <w:tab w:val="num" w:pos="3847"/>
        </w:tabs>
        <w:ind w:left="3422" w:firstLine="0"/>
      </w:pPr>
      <w:rPr>
        <w:rFonts w:hint="eastAsia"/>
      </w:rPr>
    </w:lvl>
    <w:lvl w:ilvl="5" w:tplc="5F0CCD66">
      <w:start w:val="1"/>
      <w:numFmt w:val="lowerLetter"/>
      <w:lvlText w:val="(%6)"/>
      <w:lvlJc w:val="left"/>
      <w:pPr>
        <w:tabs>
          <w:tab w:val="num" w:pos="4697"/>
        </w:tabs>
        <w:ind w:left="4272" w:firstLine="0"/>
      </w:pPr>
      <w:rPr>
        <w:rFonts w:hint="eastAsia"/>
      </w:rPr>
    </w:lvl>
    <w:lvl w:ilvl="6" w:tplc="616CD494">
      <w:start w:val="1"/>
      <w:numFmt w:val="lowerRoman"/>
      <w:lvlText w:val="(%7)"/>
      <w:lvlJc w:val="left"/>
      <w:pPr>
        <w:tabs>
          <w:tab w:val="num" w:pos="5548"/>
        </w:tabs>
        <w:ind w:left="5122" w:firstLine="0"/>
      </w:pPr>
      <w:rPr>
        <w:rFonts w:hint="eastAsia"/>
      </w:rPr>
    </w:lvl>
    <w:lvl w:ilvl="7" w:tplc="AE92AEAC">
      <w:start w:val="1"/>
      <w:numFmt w:val="lowerLetter"/>
      <w:lvlText w:val="(%8)"/>
      <w:lvlJc w:val="left"/>
      <w:pPr>
        <w:tabs>
          <w:tab w:val="num" w:pos="6398"/>
        </w:tabs>
        <w:ind w:left="5973" w:firstLine="0"/>
      </w:pPr>
      <w:rPr>
        <w:rFonts w:ascii="Times New Roman" w:hAnsi="Times New Roman" w:hint="default"/>
        <w:b/>
        <w:i w:val="0"/>
        <w:sz w:val="20"/>
        <w:szCs w:val="20"/>
      </w:rPr>
    </w:lvl>
    <w:lvl w:ilvl="8" w:tplc="9ED83258">
      <w:start w:val="1"/>
      <w:numFmt w:val="lowerRoman"/>
      <w:lvlText w:val="(%9)"/>
      <w:lvlJc w:val="left"/>
      <w:pPr>
        <w:tabs>
          <w:tab w:val="num" w:pos="7248"/>
        </w:tabs>
        <w:ind w:left="6823" w:firstLine="0"/>
      </w:pPr>
      <w:rPr>
        <w:rFonts w:hint="eastAsia"/>
      </w:rPr>
    </w:lvl>
  </w:abstractNum>
  <w:abstractNum w:abstractNumId="18"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60E2CBA"/>
    <w:multiLevelType w:val="hybridMultilevel"/>
    <w:tmpl w:val="90E8AAC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813868"/>
    <w:multiLevelType w:val="hybridMultilevel"/>
    <w:tmpl w:val="C8F28C0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C313CB"/>
    <w:multiLevelType w:val="hybridMultilevel"/>
    <w:tmpl w:val="920C56BE"/>
    <w:lvl w:ilvl="0" w:tplc="C848275C">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6E35D09"/>
    <w:multiLevelType w:val="hybridMultilevel"/>
    <w:tmpl w:val="D58C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8512F3D"/>
    <w:multiLevelType w:val="hybridMultilevel"/>
    <w:tmpl w:val="2E04AF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830206"/>
    <w:multiLevelType w:val="hybridMultilevel"/>
    <w:tmpl w:val="A73AD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3"/>
  </w:num>
  <w:num w:numId="3">
    <w:abstractNumId w:val="17"/>
  </w:num>
  <w:num w:numId="4">
    <w:abstractNumId w:val="7"/>
  </w:num>
  <w:num w:numId="5">
    <w:abstractNumId w:val="21"/>
  </w:num>
  <w:num w:numId="6">
    <w:abstractNumId w:val="2"/>
  </w:num>
  <w:num w:numId="7">
    <w:abstractNumId w:val="18"/>
  </w:num>
  <w:num w:numId="8">
    <w:abstractNumId w:val="14"/>
  </w:num>
  <w:num w:numId="9">
    <w:abstractNumId w:val="25"/>
  </w:num>
  <w:num w:numId="10">
    <w:abstractNumId w:val="23"/>
  </w:num>
  <w:num w:numId="11">
    <w:abstractNumId w:val="15"/>
  </w:num>
  <w:num w:numId="12">
    <w:abstractNumId w:val="0"/>
  </w:num>
  <w:num w:numId="13">
    <w:abstractNumId w:val="10"/>
  </w:num>
  <w:num w:numId="14">
    <w:abstractNumId w:val="8"/>
  </w:num>
  <w:num w:numId="15">
    <w:abstractNumId w:val="9"/>
  </w:num>
  <w:num w:numId="16">
    <w:abstractNumId w:val="11"/>
  </w:num>
  <w:num w:numId="17">
    <w:abstractNumId w:val="16"/>
  </w:num>
  <w:num w:numId="18">
    <w:abstractNumId w:val="22"/>
  </w:num>
  <w:num w:numId="19">
    <w:abstractNumId w:val="24"/>
  </w:num>
  <w:num w:numId="20">
    <w:abstractNumId w:val="5"/>
  </w:num>
  <w:num w:numId="21">
    <w:abstractNumId w:val="1"/>
  </w:num>
  <w:num w:numId="22">
    <w:abstractNumId w:val="12"/>
  </w:num>
  <w:num w:numId="23">
    <w:abstractNumId w:val="26"/>
  </w:num>
  <w:num w:numId="24">
    <w:abstractNumId w:val="20"/>
  </w:num>
  <w:num w:numId="25">
    <w:abstractNumId w:val="19"/>
  </w:num>
  <w:num w:numId="26">
    <w:abstractNumId w:val="6"/>
  </w:num>
  <w:num w:numId="27">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1117"/>
    <w:rsid w:val="000011D5"/>
    <w:rsid w:val="000012FD"/>
    <w:rsid w:val="0000140C"/>
    <w:rsid w:val="00001AF0"/>
    <w:rsid w:val="00001C07"/>
    <w:rsid w:val="00002287"/>
    <w:rsid w:val="00002CBD"/>
    <w:rsid w:val="0000306A"/>
    <w:rsid w:val="0000329B"/>
    <w:rsid w:val="000033E2"/>
    <w:rsid w:val="000046FC"/>
    <w:rsid w:val="000049E6"/>
    <w:rsid w:val="00004FA1"/>
    <w:rsid w:val="000052A1"/>
    <w:rsid w:val="000059BB"/>
    <w:rsid w:val="000059D0"/>
    <w:rsid w:val="00005B55"/>
    <w:rsid w:val="0000607C"/>
    <w:rsid w:val="000063C5"/>
    <w:rsid w:val="00006F04"/>
    <w:rsid w:val="00006F64"/>
    <w:rsid w:val="00006F86"/>
    <w:rsid w:val="00007109"/>
    <w:rsid w:val="0000780D"/>
    <w:rsid w:val="00010080"/>
    <w:rsid w:val="00010496"/>
    <w:rsid w:val="00010C3D"/>
    <w:rsid w:val="00010D71"/>
    <w:rsid w:val="000116BD"/>
    <w:rsid w:val="000118C0"/>
    <w:rsid w:val="00012217"/>
    <w:rsid w:val="000122DC"/>
    <w:rsid w:val="00012CB4"/>
    <w:rsid w:val="00012D84"/>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6925"/>
    <w:rsid w:val="00016A87"/>
    <w:rsid w:val="00016F44"/>
    <w:rsid w:val="00017129"/>
    <w:rsid w:val="0001724C"/>
    <w:rsid w:val="00017B85"/>
    <w:rsid w:val="00017E2D"/>
    <w:rsid w:val="000206AA"/>
    <w:rsid w:val="00020776"/>
    <w:rsid w:val="00020E1B"/>
    <w:rsid w:val="00021042"/>
    <w:rsid w:val="000212A1"/>
    <w:rsid w:val="00021532"/>
    <w:rsid w:val="00021907"/>
    <w:rsid w:val="0002196A"/>
    <w:rsid w:val="000220CE"/>
    <w:rsid w:val="000220E2"/>
    <w:rsid w:val="0002225D"/>
    <w:rsid w:val="00022423"/>
    <w:rsid w:val="000226AB"/>
    <w:rsid w:val="00022BA9"/>
    <w:rsid w:val="00023BEE"/>
    <w:rsid w:val="00023C17"/>
    <w:rsid w:val="00023F48"/>
    <w:rsid w:val="00023F5A"/>
    <w:rsid w:val="00024157"/>
    <w:rsid w:val="0002475A"/>
    <w:rsid w:val="00024975"/>
    <w:rsid w:val="0002549F"/>
    <w:rsid w:val="0002598E"/>
    <w:rsid w:val="00025B24"/>
    <w:rsid w:val="00026757"/>
    <w:rsid w:val="00026904"/>
    <w:rsid w:val="00026A59"/>
    <w:rsid w:val="00026F5D"/>
    <w:rsid w:val="0002723D"/>
    <w:rsid w:val="0002768E"/>
    <w:rsid w:val="00027ED0"/>
    <w:rsid w:val="00030758"/>
    <w:rsid w:val="00030E62"/>
    <w:rsid w:val="00031128"/>
    <w:rsid w:val="00031165"/>
    <w:rsid w:val="000313B4"/>
    <w:rsid w:val="0003152B"/>
    <w:rsid w:val="000319DF"/>
    <w:rsid w:val="00031B41"/>
    <w:rsid w:val="00031CC0"/>
    <w:rsid w:val="00031E3C"/>
    <w:rsid w:val="00032561"/>
    <w:rsid w:val="000326E2"/>
    <w:rsid w:val="00032C27"/>
    <w:rsid w:val="00033D6C"/>
    <w:rsid w:val="00033E61"/>
    <w:rsid w:val="00033F47"/>
    <w:rsid w:val="00034954"/>
    <w:rsid w:val="00034F28"/>
    <w:rsid w:val="0003501F"/>
    <w:rsid w:val="0003564D"/>
    <w:rsid w:val="00035FA8"/>
    <w:rsid w:val="00036089"/>
    <w:rsid w:val="000368DA"/>
    <w:rsid w:val="00040278"/>
    <w:rsid w:val="000402AB"/>
    <w:rsid w:val="000402B1"/>
    <w:rsid w:val="00040547"/>
    <w:rsid w:val="000409CC"/>
    <w:rsid w:val="00041321"/>
    <w:rsid w:val="00041AF5"/>
    <w:rsid w:val="00041C06"/>
    <w:rsid w:val="00042536"/>
    <w:rsid w:val="0004270D"/>
    <w:rsid w:val="00042ECD"/>
    <w:rsid w:val="00043DE3"/>
    <w:rsid w:val="00044123"/>
    <w:rsid w:val="0004487E"/>
    <w:rsid w:val="00044985"/>
    <w:rsid w:val="00045068"/>
    <w:rsid w:val="000451B5"/>
    <w:rsid w:val="000456A2"/>
    <w:rsid w:val="00045776"/>
    <w:rsid w:val="00045975"/>
    <w:rsid w:val="00045E91"/>
    <w:rsid w:val="00045EA1"/>
    <w:rsid w:val="00045EEA"/>
    <w:rsid w:val="00045FD7"/>
    <w:rsid w:val="0004622E"/>
    <w:rsid w:val="000469A1"/>
    <w:rsid w:val="00047059"/>
    <w:rsid w:val="000471AA"/>
    <w:rsid w:val="000471D7"/>
    <w:rsid w:val="0004729B"/>
    <w:rsid w:val="0004746A"/>
    <w:rsid w:val="0004785C"/>
    <w:rsid w:val="00047A83"/>
    <w:rsid w:val="00047B1D"/>
    <w:rsid w:val="00047B4C"/>
    <w:rsid w:val="00047CC8"/>
    <w:rsid w:val="00047E5E"/>
    <w:rsid w:val="000503DF"/>
    <w:rsid w:val="000505B8"/>
    <w:rsid w:val="00050BBC"/>
    <w:rsid w:val="00050DA6"/>
    <w:rsid w:val="00050DBE"/>
    <w:rsid w:val="00052286"/>
    <w:rsid w:val="00053083"/>
    <w:rsid w:val="0005317F"/>
    <w:rsid w:val="000533D4"/>
    <w:rsid w:val="0005366B"/>
    <w:rsid w:val="00053EC4"/>
    <w:rsid w:val="0005425A"/>
    <w:rsid w:val="00054FCC"/>
    <w:rsid w:val="00055AD9"/>
    <w:rsid w:val="00056CBD"/>
    <w:rsid w:val="00057835"/>
    <w:rsid w:val="00057E85"/>
    <w:rsid w:val="00060C50"/>
    <w:rsid w:val="00061203"/>
    <w:rsid w:val="00062143"/>
    <w:rsid w:val="00062FA8"/>
    <w:rsid w:val="00063322"/>
    <w:rsid w:val="000633D5"/>
    <w:rsid w:val="00063696"/>
    <w:rsid w:val="00063731"/>
    <w:rsid w:val="00063B92"/>
    <w:rsid w:val="00063E37"/>
    <w:rsid w:val="00064060"/>
    <w:rsid w:val="0006423A"/>
    <w:rsid w:val="000644F1"/>
    <w:rsid w:val="0006559C"/>
    <w:rsid w:val="000658D0"/>
    <w:rsid w:val="0006598B"/>
    <w:rsid w:val="00065D07"/>
    <w:rsid w:val="00066134"/>
    <w:rsid w:val="00066669"/>
    <w:rsid w:val="000667C2"/>
    <w:rsid w:val="00066E67"/>
    <w:rsid w:val="00066EE6"/>
    <w:rsid w:val="0006712A"/>
    <w:rsid w:val="0006739A"/>
    <w:rsid w:val="00067985"/>
    <w:rsid w:val="00067DAE"/>
    <w:rsid w:val="0007069D"/>
    <w:rsid w:val="000707F9"/>
    <w:rsid w:val="00070A08"/>
    <w:rsid w:val="00070E01"/>
    <w:rsid w:val="00070F23"/>
    <w:rsid w:val="00071125"/>
    <w:rsid w:val="0007116D"/>
    <w:rsid w:val="000712A7"/>
    <w:rsid w:val="000713A4"/>
    <w:rsid w:val="000714C2"/>
    <w:rsid w:val="00071DB0"/>
    <w:rsid w:val="000723F1"/>
    <w:rsid w:val="00072FAF"/>
    <w:rsid w:val="00073B01"/>
    <w:rsid w:val="00073D2A"/>
    <w:rsid w:val="000741D8"/>
    <w:rsid w:val="00075A11"/>
    <w:rsid w:val="000761DE"/>
    <w:rsid w:val="000765A3"/>
    <w:rsid w:val="00076DB5"/>
    <w:rsid w:val="000775B6"/>
    <w:rsid w:val="00077691"/>
    <w:rsid w:val="00077D5E"/>
    <w:rsid w:val="00077F33"/>
    <w:rsid w:val="0008021E"/>
    <w:rsid w:val="000803D0"/>
    <w:rsid w:val="00080C3A"/>
    <w:rsid w:val="0008131F"/>
    <w:rsid w:val="000814D1"/>
    <w:rsid w:val="00081D13"/>
    <w:rsid w:val="000820E2"/>
    <w:rsid w:val="00082230"/>
    <w:rsid w:val="0008285B"/>
    <w:rsid w:val="00083238"/>
    <w:rsid w:val="000832F7"/>
    <w:rsid w:val="000833B9"/>
    <w:rsid w:val="00083496"/>
    <w:rsid w:val="000834ED"/>
    <w:rsid w:val="00083844"/>
    <w:rsid w:val="00083B7B"/>
    <w:rsid w:val="000846F3"/>
    <w:rsid w:val="00084DD6"/>
    <w:rsid w:val="00085335"/>
    <w:rsid w:val="000855C5"/>
    <w:rsid w:val="00085AC1"/>
    <w:rsid w:val="00085B28"/>
    <w:rsid w:val="00085B2A"/>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1044"/>
    <w:rsid w:val="00091BD5"/>
    <w:rsid w:val="000920C6"/>
    <w:rsid w:val="00092249"/>
    <w:rsid w:val="000923CF"/>
    <w:rsid w:val="0009255C"/>
    <w:rsid w:val="00092757"/>
    <w:rsid w:val="00092937"/>
    <w:rsid w:val="00092A8B"/>
    <w:rsid w:val="0009322C"/>
    <w:rsid w:val="00094266"/>
    <w:rsid w:val="000947DE"/>
    <w:rsid w:val="00094940"/>
    <w:rsid w:val="00094AE2"/>
    <w:rsid w:val="00094FC6"/>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16B"/>
    <w:rsid w:val="000A131C"/>
    <w:rsid w:val="000A1E7B"/>
    <w:rsid w:val="000A1F16"/>
    <w:rsid w:val="000A2529"/>
    <w:rsid w:val="000A314A"/>
    <w:rsid w:val="000A353E"/>
    <w:rsid w:val="000A3954"/>
    <w:rsid w:val="000A44DE"/>
    <w:rsid w:val="000A471D"/>
    <w:rsid w:val="000A50A6"/>
    <w:rsid w:val="000A5151"/>
    <w:rsid w:val="000A52F9"/>
    <w:rsid w:val="000A5594"/>
    <w:rsid w:val="000A55F2"/>
    <w:rsid w:val="000A5B15"/>
    <w:rsid w:val="000A5FB4"/>
    <w:rsid w:val="000A6871"/>
    <w:rsid w:val="000A6D9F"/>
    <w:rsid w:val="000A7819"/>
    <w:rsid w:val="000A7B11"/>
    <w:rsid w:val="000A7C07"/>
    <w:rsid w:val="000A7D43"/>
    <w:rsid w:val="000B016D"/>
    <w:rsid w:val="000B081B"/>
    <w:rsid w:val="000B0854"/>
    <w:rsid w:val="000B0987"/>
    <w:rsid w:val="000B0B6F"/>
    <w:rsid w:val="000B0BA7"/>
    <w:rsid w:val="000B0BC8"/>
    <w:rsid w:val="000B0C9C"/>
    <w:rsid w:val="000B1790"/>
    <w:rsid w:val="000B1F1E"/>
    <w:rsid w:val="000B1FD6"/>
    <w:rsid w:val="000B247E"/>
    <w:rsid w:val="000B2A63"/>
    <w:rsid w:val="000B3276"/>
    <w:rsid w:val="000B36BA"/>
    <w:rsid w:val="000B3B5B"/>
    <w:rsid w:val="000B3E99"/>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A2"/>
    <w:rsid w:val="000C0293"/>
    <w:rsid w:val="000C04D5"/>
    <w:rsid w:val="000C07DF"/>
    <w:rsid w:val="000C1CC2"/>
    <w:rsid w:val="000C28E8"/>
    <w:rsid w:val="000C2AF5"/>
    <w:rsid w:val="000C2AFA"/>
    <w:rsid w:val="000C2EF7"/>
    <w:rsid w:val="000C322C"/>
    <w:rsid w:val="000C3874"/>
    <w:rsid w:val="000C3D1C"/>
    <w:rsid w:val="000C4338"/>
    <w:rsid w:val="000C440D"/>
    <w:rsid w:val="000C4D56"/>
    <w:rsid w:val="000C5CCA"/>
    <w:rsid w:val="000C5FCB"/>
    <w:rsid w:val="000C62BB"/>
    <w:rsid w:val="000C67EF"/>
    <w:rsid w:val="000C6B58"/>
    <w:rsid w:val="000C6F13"/>
    <w:rsid w:val="000C7058"/>
    <w:rsid w:val="000C7687"/>
    <w:rsid w:val="000C7887"/>
    <w:rsid w:val="000C7C7C"/>
    <w:rsid w:val="000C7D95"/>
    <w:rsid w:val="000D02AA"/>
    <w:rsid w:val="000D0479"/>
    <w:rsid w:val="000D0B34"/>
    <w:rsid w:val="000D0B92"/>
    <w:rsid w:val="000D1210"/>
    <w:rsid w:val="000D16C8"/>
    <w:rsid w:val="000D173B"/>
    <w:rsid w:val="000D1FEC"/>
    <w:rsid w:val="000D22DB"/>
    <w:rsid w:val="000D2359"/>
    <w:rsid w:val="000D3092"/>
    <w:rsid w:val="000D3240"/>
    <w:rsid w:val="000D3293"/>
    <w:rsid w:val="000D4391"/>
    <w:rsid w:val="000D451B"/>
    <w:rsid w:val="000D45BB"/>
    <w:rsid w:val="000D4686"/>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202"/>
    <w:rsid w:val="000E36B1"/>
    <w:rsid w:val="000E3DDF"/>
    <w:rsid w:val="000E3E80"/>
    <w:rsid w:val="000E3F52"/>
    <w:rsid w:val="000E41EC"/>
    <w:rsid w:val="000E4890"/>
    <w:rsid w:val="000E4AFA"/>
    <w:rsid w:val="000E4B32"/>
    <w:rsid w:val="000E5033"/>
    <w:rsid w:val="000E5182"/>
    <w:rsid w:val="000E55CD"/>
    <w:rsid w:val="000E5B73"/>
    <w:rsid w:val="000E6723"/>
    <w:rsid w:val="000E692C"/>
    <w:rsid w:val="000E72B8"/>
    <w:rsid w:val="000E7494"/>
    <w:rsid w:val="000E79C6"/>
    <w:rsid w:val="000E7FDB"/>
    <w:rsid w:val="000F031A"/>
    <w:rsid w:val="000F0576"/>
    <w:rsid w:val="000F0692"/>
    <w:rsid w:val="000F0F33"/>
    <w:rsid w:val="000F1125"/>
    <w:rsid w:val="000F1404"/>
    <w:rsid w:val="000F1DA4"/>
    <w:rsid w:val="000F1DAE"/>
    <w:rsid w:val="000F271E"/>
    <w:rsid w:val="000F283B"/>
    <w:rsid w:val="000F2DA3"/>
    <w:rsid w:val="000F2E84"/>
    <w:rsid w:val="000F328C"/>
    <w:rsid w:val="000F32CE"/>
    <w:rsid w:val="000F3A74"/>
    <w:rsid w:val="000F3EE8"/>
    <w:rsid w:val="000F42D3"/>
    <w:rsid w:val="000F44FB"/>
    <w:rsid w:val="000F4599"/>
    <w:rsid w:val="000F46AA"/>
    <w:rsid w:val="000F48E6"/>
    <w:rsid w:val="000F5025"/>
    <w:rsid w:val="000F5082"/>
    <w:rsid w:val="000F5392"/>
    <w:rsid w:val="000F53D8"/>
    <w:rsid w:val="000F5422"/>
    <w:rsid w:val="000F5488"/>
    <w:rsid w:val="000F5530"/>
    <w:rsid w:val="000F5CB3"/>
    <w:rsid w:val="000F641C"/>
    <w:rsid w:val="000F663D"/>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92D"/>
    <w:rsid w:val="00100ED8"/>
    <w:rsid w:val="001012BF"/>
    <w:rsid w:val="00101760"/>
    <w:rsid w:val="0010179A"/>
    <w:rsid w:val="00101A0B"/>
    <w:rsid w:val="00101FE5"/>
    <w:rsid w:val="00102194"/>
    <w:rsid w:val="00102932"/>
    <w:rsid w:val="00102C85"/>
    <w:rsid w:val="00102D94"/>
    <w:rsid w:val="00102EAB"/>
    <w:rsid w:val="0010313A"/>
    <w:rsid w:val="001033CA"/>
    <w:rsid w:val="001035A4"/>
    <w:rsid w:val="00103799"/>
    <w:rsid w:val="00103ECD"/>
    <w:rsid w:val="00104A73"/>
    <w:rsid w:val="001050A6"/>
    <w:rsid w:val="001051FC"/>
    <w:rsid w:val="0010552D"/>
    <w:rsid w:val="00105885"/>
    <w:rsid w:val="001058AC"/>
    <w:rsid w:val="00105D85"/>
    <w:rsid w:val="00105FAF"/>
    <w:rsid w:val="00106066"/>
    <w:rsid w:val="001061E4"/>
    <w:rsid w:val="0010684E"/>
    <w:rsid w:val="00106B0D"/>
    <w:rsid w:val="001076AC"/>
    <w:rsid w:val="001079CD"/>
    <w:rsid w:val="00110AE3"/>
    <w:rsid w:val="00110E00"/>
    <w:rsid w:val="00111094"/>
    <w:rsid w:val="0011134E"/>
    <w:rsid w:val="00111355"/>
    <w:rsid w:val="0011146F"/>
    <w:rsid w:val="001115F2"/>
    <w:rsid w:val="001116FE"/>
    <w:rsid w:val="00111728"/>
    <w:rsid w:val="00111828"/>
    <w:rsid w:val="00111D1B"/>
    <w:rsid w:val="001123F2"/>
    <w:rsid w:val="001126AA"/>
    <w:rsid w:val="0011274D"/>
    <w:rsid w:val="0011282B"/>
    <w:rsid w:val="00112A48"/>
    <w:rsid w:val="00112B93"/>
    <w:rsid w:val="00112D66"/>
    <w:rsid w:val="00112DDC"/>
    <w:rsid w:val="00113534"/>
    <w:rsid w:val="00113AEB"/>
    <w:rsid w:val="00113E29"/>
    <w:rsid w:val="00113EB2"/>
    <w:rsid w:val="00114764"/>
    <w:rsid w:val="001147C9"/>
    <w:rsid w:val="001157D6"/>
    <w:rsid w:val="00115CC0"/>
    <w:rsid w:val="00116080"/>
    <w:rsid w:val="0011647F"/>
    <w:rsid w:val="00116EB0"/>
    <w:rsid w:val="00117964"/>
    <w:rsid w:val="00120141"/>
    <w:rsid w:val="00120261"/>
    <w:rsid w:val="0012065B"/>
    <w:rsid w:val="00120AD9"/>
    <w:rsid w:val="00120BB4"/>
    <w:rsid w:val="00120BBB"/>
    <w:rsid w:val="00121180"/>
    <w:rsid w:val="0012120A"/>
    <w:rsid w:val="00121F28"/>
    <w:rsid w:val="001226D6"/>
    <w:rsid w:val="00122950"/>
    <w:rsid w:val="00122A38"/>
    <w:rsid w:val="00122B8C"/>
    <w:rsid w:val="00123389"/>
    <w:rsid w:val="00124800"/>
    <w:rsid w:val="00124CBE"/>
    <w:rsid w:val="001251A2"/>
    <w:rsid w:val="00125423"/>
    <w:rsid w:val="00125824"/>
    <w:rsid w:val="00125993"/>
    <w:rsid w:val="00125DD5"/>
    <w:rsid w:val="00125FC0"/>
    <w:rsid w:val="0012601B"/>
    <w:rsid w:val="0012618D"/>
    <w:rsid w:val="00126195"/>
    <w:rsid w:val="00126A3F"/>
    <w:rsid w:val="001272FF"/>
    <w:rsid w:val="00127CB0"/>
    <w:rsid w:val="001300F3"/>
    <w:rsid w:val="00130ED6"/>
    <w:rsid w:val="00130F38"/>
    <w:rsid w:val="0013109C"/>
    <w:rsid w:val="00131F11"/>
    <w:rsid w:val="00132A21"/>
    <w:rsid w:val="00132B1C"/>
    <w:rsid w:val="00132D97"/>
    <w:rsid w:val="00133C38"/>
    <w:rsid w:val="00133EB9"/>
    <w:rsid w:val="0013459C"/>
    <w:rsid w:val="001347B1"/>
    <w:rsid w:val="0013512A"/>
    <w:rsid w:val="00135141"/>
    <w:rsid w:val="00135898"/>
    <w:rsid w:val="001359AA"/>
    <w:rsid w:val="00135C70"/>
    <w:rsid w:val="00136205"/>
    <w:rsid w:val="001365F9"/>
    <w:rsid w:val="00136650"/>
    <w:rsid w:val="00136B9F"/>
    <w:rsid w:val="00136C21"/>
    <w:rsid w:val="00136E69"/>
    <w:rsid w:val="00136ECA"/>
    <w:rsid w:val="00136FEE"/>
    <w:rsid w:val="0013799B"/>
    <w:rsid w:val="00137B9F"/>
    <w:rsid w:val="0014048A"/>
    <w:rsid w:val="00140CB7"/>
    <w:rsid w:val="00140F21"/>
    <w:rsid w:val="00141895"/>
    <w:rsid w:val="00141EF8"/>
    <w:rsid w:val="001420CF"/>
    <w:rsid w:val="0014224A"/>
    <w:rsid w:val="00142A41"/>
    <w:rsid w:val="00143488"/>
    <w:rsid w:val="00143759"/>
    <w:rsid w:val="00143BED"/>
    <w:rsid w:val="00143C8B"/>
    <w:rsid w:val="00143DC6"/>
    <w:rsid w:val="00143F56"/>
    <w:rsid w:val="001440C0"/>
    <w:rsid w:val="0014464C"/>
    <w:rsid w:val="001446B1"/>
    <w:rsid w:val="001448B7"/>
    <w:rsid w:val="00144E96"/>
    <w:rsid w:val="001452CD"/>
    <w:rsid w:val="001452F7"/>
    <w:rsid w:val="0014556D"/>
    <w:rsid w:val="00145BA3"/>
    <w:rsid w:val="00145D48"/>
    <w:rsid w:val="00146015"/>
    <w:rsid w:val="001460BE"/>
    <w:rsid w:val="001462C7"/>
    <w:rsid w:val="00146B9A"/>
    <w:rsid w:val="00147F75"/>
    <w:rsid w:val="00150858"/>
    <w:rsid w:val="001508B7"/>
    <w:rsid w:val="00151161"/>
    <w:rsid w:val="0015196F"/>
    <w:rsid w:val="001519AE"/>
    <w:rsid w:val="001523E9"/>
    <w:rsid w:val="00152404"/>
    <w:rsid w:val="00152BC7"/>
    <w:rsid w:val="00153708"/>
    <w:rsid w:val="0015372A"/>
    <w:rsid w:val="00153A92"/>
    <w:rsid w:val="0015424E"/>
    <w:rsid w:val="001542B6"/>
    <w:rsid w:val="001545D8"/>
    <w:rsid w:val="0015474F"/>
    <w:rsid w:val="0015491B"/>
    <w:rsid w:val="00154B2B"/>
    <w:rsid w:val="00154F2B"/>
    <w:rsid w:val="00154F4D"/>
    <w:rsid w:val="0015524F"/>
    <w:rsid w:val="001552A5"/>
    <w:rsid w:val="0015602F"/>
    <w:rsid w:val="0015675F"/>
    <w:rsid w:val="001567AE"/>
    <w:rsid w:val="00156A47"/>
    <w:rsid w:val="00156CF5"/>
    <w:rsid w:val="00156DB8"/>
    <w:rsid w:val="00156FA1"/>
    <w:rsid w:val="00156FDD"/>
    <w:rsid w:val="0015714C"/>
    <w:rsid w:val="00157C9C"/>
    <w:rsid w:val="00157F27"/>
    <w:rsid w:val="00160606"/>
    <w:rsid w:val="0016089E"/>
    <w:rsid w:val="00160B74"/>
    <w:rsid w:val="001614D7"/>
    <w:rsid w:val="0016168B"/>
    <w:rsid w:val="00161CE6"/>
    <w:rsid w:val="00161DC9"/>
    <w:rsid w:val="001625A7"/>
    <w:rsid w:val="00162C66"/>
    <w:rsid w:val="001637D4"/>
    <w:rsid w:val="00163D7E"/>
    <w:rsid w:val="00163DCA"/>
    <w:rsid w:val="00163E02"/>
    <w:rsid w:val="00164401"/>
    <w:rsid w:val="00164468"/>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5AC"/>
    <w:rsid w:val="00170710"/>
    <w:rsid w:val="00170822"/>
    <w:rsid w:val="00170A94"/>
    <w:rsid w:val="00170F5C"/>
    <w:rsid w:val="001713BB"/>
    <w:rsid w:val="00171AB9"/>
    <w:rsid w:val="00171D17"/>
    <w:rsid w:val="00171DF5"/>
    <w:rsid w:val="00171FFE"/>
    <w:rsid w:val="00172759"/>
    <w:rsid w:val="00172B2E"/>
    <w:rsid w:val="00172DC6"/>
    <w:rsid w:val="0017301C"/>
    <w:rsid w:val="00173B5D"/>
    <w:rsid w:val="00174277"/>
    <w:rsid w:val="00174C11"/>
    <w:rsid w:val="00175090"/>
    <w:rsid w:val="0017556A"/>
    <w:rsid w:val="00175824"/>
    <w:rsid w:val="00175F29"/>
    <w:rsid w:val="00176AED"/>
    <w:rsid w:val="001776FB"/>
    <w:rsid w:val="00177908"/>
    <w:rsid w:val="00177C30"/>
    <w:rsid w:val="001804BE"/>
    <w:rsid w:val="00180945"/>
    <w:rsid w:val="00181048"/>
    <w:rsid w:val="001815BA"/>
    <w:rsid w:val="001815F1"/>
    <w:rsid w:val="00181AD5"/>
    <w:rsid w:val="0018201A"/>
    <w:rsid w:val="001822D6"/>
    <w:rsid w:val="0018235E"/>
    <w:rsid w:val="001824D1"/>
    <w:rsid w:val="00182D6C"/>
    <w:rsid w:val="0018314E"/>
    <w:rsid w:val="00183251"/>
    <w:rsid w:val="0018356E"/>
    <w:rsid w:val="0018366E"/>
    <w:rsid w:val="001836B6"/>
    <w:rsid w:val="00183B80"/>
    <w:rsid w:val="001841B0"/>
    <w:rsid w:val="001842A2"/>
    <w:rsid w:val="001844B4"/>
    <w:rsid w:val="001851A2"/>
    <w:rsid w:val="00185240"/>
    <w:rsid w:val="0018592A"/>
    <w:rsid w:val="0018686E"/>
    <w:rsid w:val="0018689E"/>
    <w:rsid w:val="00186918"/>
    <w:rsid w:val="00186B7C"/>
    <w:rsid w:val="00186FED"/>
    <w:rsid w:val="001871CD"/>
    <w:rsid w:val="001871FD"/>
    <w:rsid w:val="00187373"/>
    <w:rsid w:val="00187407"/>
    <w:rsid w:val="001874A3"/>
    <w:rsid w:val="001878F6"/>
    <w:rsid w:val="00187B6A"/>
    <w:rsid w:val="00187E97"/>
    <w:rsid w:val="0019077B"/>
    <w:rsid w:val="001913A3"/>
    <w:rsid w:val="00191755"/>
    <w:rsid w:val="0019229B"/>
    <w:rsid w:val="00192CF8"/>
    <w:rsid w:val="00192E42"/>
    <w:rsid w:val="001933B6"/>
    <w:rsid w:val="00193508"/>
    <w:rsid w:val="00193752"/>
    <w:rsid w:val="00193A7C"/>
    <w:rsid w:val="00193CDB"/>
    <w:rsid w:val="001943F1"/>
    <w:rsid w:val="001949D5"/>
    <w:rsid w:val="0019572E"/>
    <w:rsid w:val="001958DC"/>
    <w:rsid w:val="00195DCD"/>
    <w:rsid w:val="00195EC4"/>
    <w:rsid w:val="00195F48"/>
    <w:rsid w:val="00196CED"/>
    <w:rsid w:val="00196E8E"/>
    <w:rsid w:val="001973B7"/>
    <w:rsid w:val="0019781D"/>
    <w:rsid w:val="00197F54"/>
    <w:rsid w:val="001A06AC"/>
    <w:rsid w:val="001A070B"/>
    <w:rsid w:val="001A08FF"/>
    <w:rsid w:val="001A094C"/>
    <w:rsid w:val="001A1378"/>
    <w:rsid w:val="001A183C"/>
    <w:rsid w:val="001A1A9E"/>
    <w:rsid w:val="001A2071"/>
    <w:rsid w:val="001A251E"/>
    <w:rsid w:val="001A2CB2"/>
    <w:rsid w:val="001A2DDC"/>
    <w:rsid w:val="001A3E3E"/>
    <w:rsid w:val="001A419C"/>
    <w:rsid w:val="001A43BE"/>
    <w:rsid w:val="001A45AE"/>
    <w:rsid w:val="001A45F5"/>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683"/>
    <w:rsid w:val="001A7991"/>
    <w:rsid w:val="001A7F63"/>
    <w:rsid w:val="001B044D"/>
    <w:rsid w:val="001B0458"/>
    <w:rsid w:val="001B14C1"/>
    <w:rsid w:val="001B15B6"/>
    <w:rsid w:val="001B1677"/>
    <w:rsid w:val="001B1EB8"/>
    <w:rsid w:val="001B1EDD"/>
    <w:rsid w:val="001B2B27"/>
    <w:rsid w:val="001B30D8"/>
    <w:rsid w:val="001B324C"/>
    <w:rsid w:val="001B32FB"/>
    <w:rsid w:val="001B3BC3"/>
    <w:rsid w:val="001B4001"/>
    <w:rsid w:val="001B459C"/>
    <w:rsid w:val="001B4F75"/>
    <w:rsid w:val="001B4F8C"/>
    <w:rsid w:val="001B63B4"/>
    <w:rsid w:val="001B659B"/>
    <w:rsid w:val="001B672E"/>
    <w:rsid w:val="001B6B6A"/>
    <w:rsid w:val="001B7033"/>
    <w:rsid w:val="001B708E"/>
    <w:rsid w:val="001B72DC"/>
    <w:rsid w:val="001B7E7E"/>
    <w:rsid w:val="001C04BF"/>
    <w:rsid w:val="001C1345"/>
    <w:rsid w:val="001C1BB3"/>
    <w:rsid w:val="001C23E8"/>
    <w:rsid w:val="001C2E81"/>
    <w:rsid w:val="001C2EBC"/>
    <w:rsid w:val="001C31DE"/>
    <w:rsid w:val="001C34DC"/>
    <w:rsid w:val="001C35E2"/>
    <w:rsid w:val="001C37A9"/>
    <w:rsid w:val="001C389D"/>
    <w:rsid w:val="001C3F3F"/>
    <w:rsid w:val="001C3F87"/>
    <w:rsid w:val="001C43CD"/>
    <w:rsid w:val="001C4584"/>
    <w:rsid w:val="001C4764"/>
    <w:rsid w:val="001C49FA"/>
    <w:rsid w:val="001C4B3F"/>
    <w:rsid w:val="001C52AB"/>
    <w:rsid w:val="001C5661"/>
    <w:rsid w:val="001C59CC"/>
    <w:rsid w:val="001C5FE9"/>
    <w:rsid w:val="001C5FFE"/>
    <w:rsid w:val="001C614F"/>
    <w:rsid w:val="001C650E"/>
    <w:rsid w:val="001C6572"/>
    <w:rsid w:val="001C66BA"/>
    <w:rsid w:val="001C6BE2"/>
    <w:rsid w:val="001C75E0"/>
    <w:rsid w:val="001C79BB"/>
    <w:rsid w:val="001C7A02"/>
    <w:rsid w:val="001C7B98"/>
    <w:rsid w:val="001C7D35"/>
    <w:rsid w:val="001D0275"/>
    <w:rsid w:val="001D06AD"/>
    <w:rsid w:val="001D0A03"/>
    <w:rsid w:val="001D0E30"/>
    <w:rsid w:val="001D17D3"/>
    <w:rsid w:val="001D1A9A"/>
    <w:rsid w:val="001D1BDA"/>
    <w:rsid w:val="001D1C24"/>
    <w:rsid w:val="001D1D72"/>
    <w:rsid w:val="001D1F10"/>
    <w:rsid w:val="001D200C"/>
    <w:rsid w:val="001D2676"/>
    <w:rsid w:val="001D272D"/>
    <w:rsid w:val="001D297B"/>
    <w:rsid w:val="001D3743"/>
    <w:rsid w:val="001D38A1"/>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374"/>
    <w:rsid w:val="001E4791"/>
    <w:rsid w:val="001E4987"/>
    <w:rsid w:val="001E51CF"/>
    <w:rsid w:val="001E5665"/>
    <w:rsid w:val="001E584E"/>
    <w:rsid w:val="001E59C8"/>
    <w:rsid w:val="001E5B94"/>
    <w:rsid w:val="001E5BDD"/>
    <w:rsid w:val="001E5D78"/>
    <w:rsid w:val="001E5EC4"/>
    <w:rsid w:val="001E6BE2"/>
    <w:rsid w:val="001E6BE7"/>
    <w:rsid w:val="001E71A9"/>
    <w:rsid w:val="001E7472"/>
    <w:rsid w:val="001E74A4"/>
    <w:rsid w:val="001E7913"/>
    <w:rsid w:val="001E7ABD"/>
    <w:rsid w:val="001F00E3"/>
    <w:rsid w:val="001F09BA"/>
    <w:rsid w:val="001F0BC3"/>
    <w:rsid w:val="001F0F50"/>
    <w:rsid w:val="001F10DC"/>
    <w:rsid w:val="001F1559"/>
    <w:rsid w:val="001F1701"/>
    <w:rsid w:val="001F1CA4"/>
    <w:rsid w:val="001F1DEF"/>
    <w:rsid w:val="001F1E6B"/>
    <w:rsid w:val="001F1F3D"/>
    <w:rsid w:val="001F2087"/>
    <w:rsid w:val="001F27B2"/>
    <w:rsid w:val="001F29BA"/>
    <w:rsid w:val="001F30BA"/>
    <w:rsid w:val="001F341A"/>
    <w:rsid w:val="001F3557"/>
    <w:rsid w:val="001F37EA"/>
    <w:rsid w:val="001F3909"/>
    <w:rsid w:val="001F3918"/>
    <w:rsid w:val="001F39C3"/>
    <w:rsid w:val="001F3A38"/>
    <w:rsid w:val="001F4468"/>
    <w:rsid w:val="001F4C19"/>
    <w:rsid w:val="001F4FD0"/>
    <w:rsid w:val="001F5247"/>
    <w:rsid w:val="001F5512"/>
    <w:rsid w:val="001F5890"/>
    <w:rsid w:val="001F5907"/>
    <w:rsid w:val="001F5EA8"/>
    <w:rsid w:val="001F626C"/>
    <w:rsid w:val="001F6F34"/>
    <w:rsid w:val="001F71E4"/>
    <w:rsid w:val="001F71E8"/>
    <w:rsid w:val="001F7A64"/>
    <w:rsid w:val="001F7AE3"/>
    <w:rsid w:val="001F7C4D"/>
    <w:rsid w:val="001F7ED5"/>
    <w:rsid w:val="002004D3"/>
    <w:rsid w:val="002006E3"/>
    <w:rsid w:val="00200F9D"/>
    <w:rsid w:val="00201225"/>
    <w:rsid w:val="0020245F"/>
    <w:rsid w:val="002024BA"/>
    <w:rsid w:val="00202596"/>
    <w:rsid w:val="002025F3"/>
    <w:rsid w:val="0020294B"/>
    <w:rsid w:val="00203326"/>
    <w:rsid w:val="00203C36"/>
    <w:rsid w:val="00203C97"/>
    <w:rsid w:val="0020410D"/>
    <w:rsid w:val="0020442C"/>
    <w:rsid w:val="0020451E"/>
    <w:rsid w:val="00205424"/>
    <w:rsid w:val="002054C2"/>
    <w:rsid w:val="002056A6"/>
    <w:rsid w:val="00205851"/>
    <w:rsid w:val="00205B2B"/>
    <w:rsid w:val="00206151"/>
    <w:rsid w:val="002071CE"/>
    <w:rsid w:val="002072F3"/>
    <w:rsid w:val="002074D5"/>
    <w:rsid w:val="00207B79"/>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98"/>
    <w:rsid w:val="00213A07"/>
    <w:rsid w:val="00213F5E"/>
    <w:rsid w:val="002140C2"/>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B7F"/>
    <w:rsid w:val="00222EA2"/>
    <w:rsid w:val="0022322A"/>
    <w:rsid w:val="00223527"/>
    <w:rsid w:val="00223973"/>
    <w:rsid w:val="00223B6D"/>
    <w:rsid w:val="00223E02"/>
    <w:rsid w:val="00224227"/>
    <w:rsid w:val="0022434E"/>
    <w:rsid w:val="002245D6"/>
    <w:rsid w:val="002246B0"/>
    <w:rsid w:val="0022506C"/>
    <w:rsid w:val="0022526A"/>
    <w:rsid w:val="00225B80"/>
    <w:rsid w:val="00225C83"/>
    <w:rsid w:val="00225CA5"/>
    <w:rsid w:val="00225E3F"/>
    <w:rsid w:val="00225F5B"/>
    <w:rsid w:val="00226E14"/>
    <w:rsid w:val="0022737D"/>
    <w:rsid w:val="002275D2"/>
    <w:rsid w:val="002275F6"/>
    <w:rsid w:val="00230395"/>
    <w:rsid w:val="00230493"/>
    <w:rsid w:val="00230838"/>
    <w:rsid w:val="0023098C"/>
    <w:rsid w:val="00230A8A"/>
    <w:rsid w:val="00230FFD"/>
    <w:rsid w:val="002310FA"/>
    <w:rsid w:val="00231235"/>
    <w:rsid w:val="00231B85"/>
    <w:rsid w:val="00231D60"/>
    <w:rsid w:val="00232745"/>
    <w:rsid w:val="0023276E"/>
    <w:rsid w:val="00232916"/>
    <w:rsid w:val="00232B12"/>
    <w:rsid w:val="0023315F"/>
    <w:rsid w:val="002333B3"/>
    <w:rsid w:val="00233C17"/>
    <w:rsid w:val="00233C6C"/>
    <w:rsid w:val="00234024"/>
    <w:rsid w:val="00234E7D"/>
    <w:rsid w:val="00235100"/>
    <w:rsid w:val="002357ED"/>
    <w:rsid w:val="0023631E"/>
    <w:rsid w:val="00236A2D"/>
    <w:rsid w:val="00236BCA"/>
    <w:rsid w:val="00237506"/>
    <w:rsid w:val="00237C07"/>
    <w:rsid w:val="00237E0F"/>
    <w:rsid w:val="00240DAC"/>
    <w:rsid w:val="00241031"/>
    <w:rsid w:val="0024120C"/>
    <w:rsid w:val="002415BD"/>
    <w:rsid w:val="00241962"/>
    <w:rsid w:val="002424C4"/>
    <w:rsid w:val="00243435"/>
    <w:rsid w:val="00243513"/>
    <w:rsid w:val="002435A7"/>
    <w:rsid w:val="00243901"/>
    <w:rsid w:val="00243E39"/>
    <w:rsid w:val="00243F07"/>
    <w:rsid w:val="00244C32"/>
    <w:rsid w:val="002450D3"/>
    <w:rsid w:val="00245132"/>
    <w:rsid w:val="002454B7"/>
    <w:rsid w:val="00245814"/>
    <w:rsid w:val="002458BE"/>
    <w:rsid w:val="00245C21"/>
    <w:rsid w:val="00245CCE"/>
    <w:rsid w:val="0024629E"/>
    <w:rsid w:val="00246595"/>
    <w:rsid w:val="00246A61"/>
    <w:rsid w:val="00246BED"/>
    <w:rsid w:val="00247121"/>
    <w:rsid w:val="00250986"/>
    <w:rsid w:val="002509C4"/>
    <w:rsid w:val="00251249"/>
    <w:rsid w:val="002512DC"/>
    <w:rsid w:val="002515E8"/>
    <w:rsid w:val="00251632"/>
    <w:rsid w:val="00251C94"/>
    <w:rsid w:val="00252F36"/>
    <w:rsid w:val="002537E3"/>
    <w:rsid w:val="00253C2B"/>
    <w:rsid w:val="00253CF7"/>
    <w:rsid w:val="00253EE5"/>
    <w:rsid w:val="002542C8"/>
    <w:rsid w:val="0025430D"/>
    <w:rsid w:val="00254398"/>
    <w:rsid w:val="00254590"/>
    <w:rsid w:val="00254B95"/>
    <w:rsid w:val="00255226"/>
    <w:rsid w:val="002552E0"/>
    <w:rsid w:val="00255650"/>
    <w:rsid w:val="00255879"/>
    <w:rsid w:val="00255B5C"/>
    <w:rsid w:val="002575D7"/>
    <w:rsid w:val="002575EB"/>
    <w:rsid w:val="00257F80"/>
    <w:rsid w:val="00260116"/>
    <w:rsid w:val="00260363"/>
    <w:rsid w:val="00260424"/>
    <w:rsid w:val="00260A7C"/>
    <w:rsid w:val="00260A8D"/>
    <w:rsid w:val="00260CB9"/>
    <w:rsid w:val="00261071"/>
    <w:rsid w:val="002611C2"/>
    <w:rsid w:val="00261D36"/>
    <w:rsid w:val="00261DA8"/>
    <w:rsid w:val="002626CF"/>
    <w:rsid w:val="00262996"/>
    <w:rsid w:val="002629DD"/>
    <w:rsid w:val="00262AE6"/>
    <w:rsid w:val="00262B41"/>
    <w:rsid w:val="00262E3A"/>
    <w:rsid w:val="00263628"/>
    <w:rsid w:val="0026385D"/>
    <w:rsid w:val="002638DE"/>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F6"/>
    <w:rsid w:val="002673CD"/>
    <w:rsid w:val="0026780A"/>
    <w:rsid w:val="002679B8"/>
    <w:rsid w:val="00267B88"/>
    <w:rsid w:val="00267BE2"/>
    <w:rsid w:val="0027001C"/>
    <w:rsid w:val="002700EE"/>
    <w:rsid w:val="002706D2"/>
    <w:rsid w:val="002707BC"/>
    <w:rsid w:val="00270D63"/>
    <w:rsid w:val="00271148"/>
    <w:rsid w:val="002716A0"/>
    <w:rsid w:val="00271981"/>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8C5"/>
    <w:rsid w:val="00275B69"/>
    <w:rsid w:val="00275BDB"/>
    <w:rsid w:val="00275D60"/>
    <w:rsid w:val="002766EA"/>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8A"/>
    <w:rsid w:val="00284AE6"/>
    <w:rsid w:val="00284D2E"/>
    <w:rsid w:val="00284F57"/>
    <w:rsid w:val="00285060"/>
    <w:rsid w:val="0028519E"/>
    <w:rsid w:val="002851AD"/>
    <w:rsid w:val="002859AC"/>
    <w:rsid w:val="00285CB7"/>
    <w:rsid w:val="00286207"/>
    <w:rsid w:val="002863D5"/>
    <w:rsid w:val="00286510"/>
    <w:rsid w:val="002865EF"/>
    <w:rsid w:val="0028660F"/>
    <w:rsid w:val="00286658"/>
    <w:rsid w:val="002866C2"/>
    <w:rsid w:val="00286844"/>
    <w:rsid w:val="002868AA"/>
    <w:rsid w:val="0028694F"/>
    <w:rsid w:val="00286B6D"/>
    <w:rsid w:val="00286FD6"/>
    <w:rsid w:val="0028749D"/>
    <w:rsid w:val="002877C1"/>
    <w:rsid w:val="0028791D"/>
    <w:rsid w:val="00290649"/>
    <w:rsid w:val="0029130A"/>
    <w:rsid w:val="002913B8"/>
    <w:rsid w:val="0029150D"/>
    <w:rsid w:val="002915B7"/>
    <w:rsid w:val="00291D8B"/>
    <w:rsid w:val="00291E51"/>
    <w:rsid w:val="00291FA1"/>
    <w:rsid w:val="002923EF"/>
    <w:rsid w:val="00292429"/>
    <w:rsid w:val="00292704"/>
    <w:rsid w:val="002928F7"/>
    <w:rsid w:val="00292A26"/>
    <w:rsid w:val="00292D6B"/>
    <w:rsid w:val="00293020"/>
    <w:rsid w:val="002930B0"/>
    <w:rsid w:val="0029342A"/>
    <w:rsid w:val="002941B6"/>
    <w:rsid w:val="002941D1"/>
    <w:rsid w:val="00294677"/>
    <w:rsid w:val="002947C2"/>
    <w:rsid w:val="00294C36"/>
    <w:rsid w:val="002954E4"/>
    <w:rsid w:val="00295B7A"/>
    <w:rsid w:val="00295E28"/>
    <w:rsid w:val="0029621D"/>
    <w:rsid w:val="00296CC1"/>
    <w:rsid w:val="00296E6B"/>
    <w:rsid w:val="00296ED8"/>
    <w:rsid w:val="0029707E"/>
    <w:rsid w:val="00297451"/>
    <w:rsid w:val="00297589"/>
    <w:rsid w:val="00297898"/>
    <w:rsid w:val="002A04C4"/>
    <w:rsid w:val="002A0582"/>
    <w:rsid w:val="002A0E4E"/>
    <w:rsid w:val="002A11F2"/>
    <w:rsid w:val="002A153E"/>
    <w:rsid w:val="002A2166"/>
    <w:rsid w:val="002A23C5"/>
    <w:rsid w:val="002A28FB"/>
    <w:rsid w:val="002A2993"/>
    <w:rsid w:val="002A326E"/>
    <w:rsid w:val="002A329D"/>
    <w:rsid w:val="002A3E86"/>
    <w:rsid w:val="002A46E8"/>
    <w:rsid w:val="002A48BE"/>
    <w:rsid w:val="002A533F"/>
    <w:rsid w:val="002A5379"/>
    <w:rsid w:val="002A55B2"/>
    <w:rsid w:val="002A5652"/>
    <w:rsid w:val="002A5E62"/>
    <w:rsid w:val="002A6430"/>
    <w:rsid w:val="002A6AA0"/>
    <w:rsid w:val="002A6B55"/>
    <w:rsid w:val="002A6C09"/>
    <w:rsid w:val="002A6F6E"/>
    <w:rsid w:val="002A74D9"/>
    <w:rsid w:val="002A7D70"/>
    <w:rsid w:val="002B0062"/>
    <w:rsid w:val="002B055C"/>
    <w:rsid w:val="002B1007"/>
    <w:rsid w:val="002B104F"/>
    <w:rsid w:val="002B148A"/>
    <w:rsid w:val="002B1CE4"/>
    <w:rsid w:val="002B1F8F"/>
    <w:rsid w:val="002B2187"/>
    <w:rsid w:val="002B23E0"/>
    <w:rsid w:val="002B2455"/>
    <w:rsid w:val="002B2629"/>
    <w:rsid w:val="002B26AB"/>
    <w:rsid w:val="002B2900"/>
    <w:rsid w:val="002B2E25"/>
    <w:rsid w:val="002B397E"/>
    <w:rsid w:val="002B40DE"/>
    <w:rsid w:val="002B41D1"/>
    <w:rsid w:val="002B45AA"/>
    <w:rsid w:val="002B46E8"/>
    <w:rsid w:val="002B4B09"/>
    <w:rsid w:val="002B4E6C"/>
    <w:rsid w:val="002B54ED"/>
    <w:rsid w:val="002B5B1C"/>
    <w:rsid w:val="002B5B27"/>
    <w:rsid w:val="002B5E7D"/>
    <w:rsid w:val="002B60E7"/>
    <w:rsid w:val="002B64B5"/>
    <w:rsid w:val="002B6BCD"/>
    <w:rsid w:val="002B6F4B"/>
    <w:rsid w:val="002B77F3"/>
    <w:rsid w:val="002B7A84"/>
    <w:rsid w:val="002B7AAE"/>
    <w:rsid w:val="002B7B57"/>
    <w:rsid w:val="002C01E3"/>
    <w:rsid w:val="002C05D6"/>
    <w:rsid w:val="002C070D"/>
    <w:rsid w:val="002C0A08"/>
    <w:rsid w:val="002C11E0"/>
    <w:rsid w:val="002C19D5"/>
    <w:rsid w:val="002C1EC3"/>
    <w:rsid w:val="002C2502"/>
    <w:rsid w:val="002C2B6D"/>
    <w:rsid w:val="002C3404"/>
    <w:rsid w:val="002C3755"/>
    <w:rsid w:val="002C37C9"/>
    <w:rsid w:val="002C3D43"/>
    <w:rsid w:val="002C43AB"/>
    <w:rsid w:val="002C497E"/>
    <w:rsid w:val="002C4BCD"/>
    <w:rsid w:val="002C4DEB"/>
    <w:rsid w:val="002C4E84"/>
    <w:rsid w:val="002C501D"/>
    <w:rsid w:val="002C5045"/>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41F"/>
    <w:rsid w:val="002D2567"/>
    <w:rsid w:val="002D2F37"/>
    <w:rsid w:val="002D3120"/>
    <w:rsid w:val="002D397F"/>
    <w:rsid w:val="002D39A1"/>
    <w:rsid w:val="002D3DF2"/>
    <w:rsid w:val="002D46EE"/>
    <w:rsid w:val="002D48B6"/>
    <w:rsid w:val="002D4B4A"/>
    <w:rsid w:val="002D586C"/>
    <w:rsid w:val="002D5E3C"/>
    <w:rsid w:val="002D6425"/>
    <w:rsid w:val="002D65C7"/>
    <w:rsid w:val="002D6BDE"/>
    <w:rsid w:val="002D7685"/>
    <w:rsid w:val="002D76B1"/>
    <w:rsid w:val="002D7D3E"/>
    <w:rsid w:val="002E03BE"/>
    <w:rsid w:val="002E0753"/>
    <w:rsid w:val="002E092D"/>
    <w:rsid w:val="002E1055"/>
    <w:rsid w:val="002E12A9"/>
    <w:rsid w:val="002E132E"/>
    <w:rsid w:val="002E17D8"/>
    <w:rsid w:val="002E1E85"/>
    <w:rsid w:val="002E1FF7"/>
    <w:rsid w:val="002E2B9A"/>
    <w:rsid w:val="002E2BA9"/>
    <w:rsid w:val="002E2F33"/>
    <w:rsid w:val="002E312C"/>
    <w:rsid w:val="002E32E6"/>
    <w:rsid w:val="002E3B08"/>
    <w:rsid w:val="002E3BE1"/>
    <w:rsid w:val="002E3C54"/>
    <w:rsid w:val="002E4453"/>
    <w:rsid w:val="002E5373"/>
    <w:rsid w:val="002E597A"/>
    <w:rsid w:val="002E5FFC"/>
    <w:rsid w:val="002E675E"/>
    <w:rsid w:val="002E6824"/>
    <w:rsid w:val="002E6DB3"/>
    <w:rsid w:val="002E719D"/>
    <w:rsid w:val="002E71A0"/>
    <w:rsid w:val="002E794A"/>
    <w:rsid w:val="002E7D9C"/>
    <w:rsid w:val="002E7FAD"/>
    <w:rsid w:val="002F069A"/>
    <w:rsid w:val="002F0FDE"/>
    <w:rsid w:val="002F115A"/>
    <w:rsid w:val="002F11FE"/>
    <w:rsid w:val="002F12AF"/>
    <w:rsid w:val="002F1556"/>
    <w:rsid w:val="002F1FAA"/>
    <w:rsid w:val="002F2136"/>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C7F"/>
    <w:rsid w:val="00302FC2"/>
    <w:rsid w:val="0030302D"/>
    <w:rsid w:val="00303418"/>
    <w:rsid w:val="00303D7A"/>
    <w:rsid w:val="00304260"/>
    <w:rsid w:val="0030495F"/>
    <w:rsid w:val="00304F87"/>
    <w:rsid w:val="0030567F"/>
    <w:rsid w:val="003056D1"/>
    <w:rsid w:val="0030598F"/>
    <w:rsid w:val="003059DE"/>
    <w:rsid w:val="00306786"/>
    <w:rsid w:val="00306A71"/>
    <w:rsid w:val="00306CCA"/>
    <w:rsid w:val="00307585"/>
    <w:rsid w:val="00307748"/>
    <w:rsid w:val="00307DAC"/>
    <w:rsid w:val="00310302"/>
    <w:rsid w:val="00310751"/>
    <w:rsid w:val="00310844"/>
    <w:rsid w:val="00310A1E"/>
    <w:rsid w:val="00310B01"/>
    <w:rsid w:val="00310BC9"/>
    <w:rsid w:val="003110E6"/>
    <w:rsid w:val="003111A8"/>
    <w:rsid w:val="00311578"/>
    <w:rsid w:val="00311F99"/>
    <w:rsid w:val="0031253A"/>
    <w:rsid w:val="00312591"/>
    <w:rsid w:val="003125B3"/>
    <w:rsid w:val="003125C6"/>
    <w:rsid w:val="00313818"/>
    <w:rsid w:val="0031392F"/>
    <w:rsid w:val="003141EF"/>
    <w:rsid w:val="00314465"/>
    <w:rsid w:val="00314856"/>
    <w:rsid w:val="00314AB7"/>
    <w:rsid w:val="00314DD8"/>
    <w:rsid w:val="00314F58"/>
    <w:rsid w:val="003150E0"/>
    <w:rsid w:val="00315554"/>
    <w:rsid w:val="003157EA"/>
    <w:rsid w:val="00315C82"/>
    <w:rsid w:val="00315DC8"/>
    <w:rsid w:val="003165D6"/>
    <w:rsid w:val="00316E2C"/>
    <w:rsid w:val="00317637"/>
    <w:rsid w:val="003207B2"/>
    <w:rsid w:val="00320B8D"/>
    <w:rsid w:val="00320DC3"/>
    <w:rsid w:val="00320EC2"/>
    <w:rsid w:val="003210FD"/>
    <w:rsid w:val="0032181E"/>
    <w:rsid w:val="00321988"/>
    <w:rsid w:val="003219B6"/>
    <w:rsid w:val="00321B37"/>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D67"/>
    <w:rsid w:val="00324EF3"/>
    <w:rsid w:val="00325209"/>
    <w:rsid w:val="0032529C"/>
    <w:rsid w:val="003262D8"/>
    <w:rsid w:val="00326780"/>
    <w:rsid w:val="003300C3"/>
    <w:rsid w:val="003302C3"/>
    <w:rsid w:val="003304A7"/>
    <w:rsid w:val="00330A72"/>
    <w:rsid w:val="00330D9F"/>
    <w:rsid w:val="00331251"/>
    <w:rsid w:val="0033133D"/>
    <w:rsid w:val="0033148B"/>
    <w:rsid w:val="00331864"/>
    <w:rsid w:val="003318CE"/>
    <w:rsid w:val="00331A8B"/>
    <w:rsid w:val="00331B0D"/>
    <w:rsid w:val="0033254A"/>
    <w:rsid w:val="0033290D"/>
    <w:rsid w:val="00332A37"/>
    <w:rsid w:val="00332A3B"/>
    <w:rsid w:val="00332E63"/>
    <w:rsid w:val="00333296"/>
    <w:rsid w:val="003334FB"/>
    <w:rsid w:val="0033353B"/>
    <w:rsid w:val="00333B35"/>
    <w:rsid w:val="00333EB4"/>
    <w:rsid w:val="003340DC"/>
    <w:rsid w:val="003343B0"/>
    <w:rsid w:val="00334438"/>
    <w:rsid w:val="00334C56"/>
    <w:rsid w:val="00334F16"/>
    <w:rsid w:val="0033529C"/>
    <w:rsid w:val="00335482"/>
    <w:rsid w:val="00335F1E"/>
    <w:rsid w:val="00335F81"/>
    <w:rsid w:val="003362C7"/>
    <w:rsid w:val="0033686C"/>
    <w:rsid w:val="003371AB"/>
    <w:rsid w:val="003371F5"/>
    <w:rsid w:val="00337353"/>
    <w:rsid w:val="00337DDF"/>
    <w:rsid w:val="003405D3"/>
    <w:rsid w:val="00340B71"/>
    <w:rsid w:val="00340BE8"/>
    <w:rsid w:val="00340EBF"/>
    <w:rsid w:val="00341ADA"/>
    <w:rsid w:val="00341BBE"/>
    <w:rsid w:val="00341D87"/>
    <w:rsid w:val="003429A4"/>
    <w:rsid w:val="00343043"/>
    <w:rsid w:val="003435D5"/>
    <w:rsid w:val="003440DA"/>
    <w:rsid w:val="003442B0"/>
    <w:rsid w:val="003446BA"/>
    <w:rsid w:val="003446F3"/>
    <w:rsid w:val="00345E5B"/>
    <w:rsid w:val="00345FCE"/>
    <w:rsid w:val="00345FDB"/>
    <w:rsid w:val="0034618E"/>
    <w:rsid w:val="00346314"/>
    <w:rsid w:val="003465C1"/>
    <w:rsid w:val="00346938"/>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763"/>
    <w:rsid w:val="00351932"/>
    <w:rsid w:val="00351C28"/>
    <w:rsid w:val="003520BC"/>
    <w:rsid w:val="00352251"/>
    <w:rsid w:val="00352433"/>
    <w:rsid w:val="003527B2"/>
    <w:rsid w:val="003529B8"/>
    <w:rsid w:val="00352CF9"/>
    <w:rsid w:val="00352EED"/>
    <w:rsid w:val="003530A5"/>
    <w:rsid w:val="00354129"/>
    <w:rsid w:val="0035466A"/>
    <w:rsid w:val="00354754"/>
    <w:rsid w:val="00354860"/>
    <w:rsid w:val="00354A0B"/>
    <w:rsid w:val="00354C66"/>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F6"/>
    <w:rsid w:val="003647E8"/>
    <w:rsid w:val="00364D7D"/>
    <w:rsid w:val="00364DDB"/>
    <w:rsid w:val="00364F7D"/>
    <w:rsid w:val="003650AF"/>
    <w:rsid w:val="003651A3"/>
    <w:rsid w:val="00365743"/>
    <w:rsid w:val="00365767"/>
    <w:rsid w:val="0036589A"/>
    <w:rsid w:val="00365924"/>
    <w:rsid w:val="003663D0"/>
    <w:rsid w:val="00366489"/>
    <w:rsid w:val="00366A81"/>
    <w:rsid w:val="00366B97"/>
    <w:rsid w:val="00366C67"/>
    <w:rsid w:val="0036708E"/>
    <w:rsid w:val="003674B3"/>
    <w:rsid w:val="003677C1"/>
    <w:rsid w:val="00367893"/>
    <w:rsid w:val="00367D19"/>
    <w:rsid w:val="00370158"/>
    <w:rsid w:val="00370245"/>
    <w:rsid w:val="00370390"/>
    <w:rsid w:val="003703F8"/>
    <w:rsid w:val="003709A3"/>
    <w:rsid w:val="00370A97"/>
    <w:rsid w:val="00371627"/>
    <w:rsid w:val="00371C62"/>
    <w:rsid w:val="00371E85"/>
    <w:rsid w:val="00372641"/>
    <w:rsid w:val="00372C70"/>
    <w:rsid w:val="00373353"/>
    <w:rsid w:val="003735E2"/>
    <w:rsid w:val="00373EA6"/>
    <w:rsid w:val="003747C0"/>
    <w:rsid w:val="00374A4E"/>
    <w:rsid w:val="00374A6C"/>
    <w:rsid w:val="00375734"/>
    <w:rsid w:val="00375D9C"/>
    <w:rsid w:val="00375FEC"/>
    <w:rsid w:val="003765D2"/>
    <w:rsid w:val="00376966"/>
    <w:rsid w:val="00376ED2"/>
    <w:rsid w:val="003778C9"/>
    <w:rsid w:val="00380071"/>
    <w:rsid w:val="003803BF"/>
    <w:rsid w:val="003803E8"/>
    <w:rsid w:val="0038043B"/>
    <w:rsid w:val="003804E5"/>
    <w:rsid w:val="0038060E"/>
    <w:rsid w:val="003806B5"/>
    <w:rsid w:val="00380B64"/>
    <w:rsid w:val="00380FB9"/>
    <w:rsid w:val="003811C8"/>
    <w:rsid w:val="0038139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999"/>
    <w:rsid w:val="00393A5F"/>
    <w:rsid w:val="00393C0A"/>
    <w:rsid w:val="003948C1"/>
    <w:rsid w:val="00394D01"/>
    <w:rsid w:val="003950DD"/>
    <w:rsid w:val="0039607A"/>
    <w:rsid w:val="00396186"/>
    <w:rsid w:val="00396255"/>
    <w:rsid w:val="00396825"/>
    <w:rsid w:val="00396E15"/>
    <w:rsid w:val="003973CC"/>
    <w:rsid w:val="0039777A"/>
    <w:rsid w:val="0039799B"/>
    <w:rsid w:val="00397CA4"/>
    <w:rsid w:val="003A12B0"/>
    <w:rsid w:val="003A189F"/>
    <w:rsid w:val="003A1B19"/>
    <w:rsid w:val="003A30BE"/>
    <w:rsid w:val="003A3EC1"/>
    <w:rsid w:val="003A404E"/>
    <w:rsid w:val="003A42A0"/>
    <w:rsid w:val="003A469E"/>
    <w:rsid w:val="003A4876"/>
    <w:rsid w:val="003A48D5"/>
    <w:rsid w:val="003A49EE"/>
    <w:rsid w:val="003A51F5"/>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C5F"/>
    <w:rsid w:val="003B0E8A"/>
    <w:rsid w:val="003B0F88"/>
    <w:rsid w:val="003B1103"/>
    <w:rsid w:val="003B1131"/>
    <w:rsid w:val="003B1193"/>
    <w:rsid w:val="003B1353"/>
    <w:rsid w:val="003B14D3"/>
    <w:rsid w:val="003B1C9D"/>
    <w:rsid w:val="003B1EC0"/>
    <w:rsid w:val="003B1F56"/>
    <w:rsid w:val="003B2249"/>
    <w:rsid w:val="003B2450"/>
    <w:rsid w:val="003B25E5"/>
    <w:rsid w:val="003B2F40"/>
    <w:rsid w:val="003B2FD4"/>
    <w:rsid w:val="003B477E"/>
    <w:rsid w:val="003B48F8"/>
    <w:rsid w:val="003B4FFF"/>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A38"/>
    <w:rsid w:val="003C4732"/>
    <w:rsid w:val="003C5C76"/>
    <w:rsid w:val="003C6879"/>
    <w:rsid w:val="003C6D3B"/>
    <w:rsid w:val="003C6E8A"/>
    <w:rsid w:val="003C6EBA"/>
    <w:rsid w:val="003C719A"/>
    <w:rsid w:val="003C7350"/>
    <w:rsid w:val="003C7437"/>
    <w:rsid w:val="003C76AD"/>
    <w:rsid w:val="003C76D1"/>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58"/>
    <w:rsid w:val="003D2FA1"/>
    <w:rsid w:val="003D356D"/>
    <w:rsid w:val="003D37D2"/>
    <w:rsid w:val="003D3F2E"/>
    <w:rsid w:val="003D414F"/>
    <w:rsid w:val="003D43F8"/>
    <w:rsid w:val="003D462C"/>
    <w:rsid w:val="003D4649"/>
    <w:rsid w:val="003D4FFC"/>
    <w:rsid w:val="003D508F"/>
    <w:rsid w:val="003D575E"/>
    <w:rsid w:val="003D5AC8"/>
    <w:rsid w:val="003D5C37"/>
    <w:rsid w:val="003D63E1"/>
    <w:rsid w:val="003D6447"/>
    <w:rsid w:val="003D68D3"/>
    <w:rsid w:val="003D6D1C"/>
    <w:rsid w:val="003D7757"/>
    <w:rsid w:val="003D7FA7"/>
    <w:rsid w:val="003E02FF"/>
    <w:rsid w:val="003E034F"/>
    <w:rsid w:val="003E08C8"/>
    <w:rsid w:val="003E0B71"/>
    <w:rsid w:val="003E1296"/>
    <w:rsid w:val="003E162A"/>
    <w:rsid w:val="003E1920"/>
    <w:rsid w:val="003E203F"/>
    <w:rsid w:val="003E2329"/>
    <w:rsid w:val="003E27DA"/>
    <w:rsid w:val="003E2EB0"/>
    <w:rsid w:val="003E30FE"/>
    <w:rsid w:val="003E373F"/>
    <w:rsid w:val="003E3882"/>
    <w:rsid w:val="003E3DDC"/>
    <w:rsid w:val="003E4724"/>
    <w:rsid w:val="003E55D1"/>
    <w:rsid w:val="003E5754"/>
    <w:rsid w:val="003E581A"/>
    <w:rsid w:val="003E5BAD"/>
    <w:rsid w:val="003E5CD9"/>
    <w:rsid w:val="003E63E4"/>
    <w:rsid w:val="003E67A1"/>
    <w:rsid w:val="003E7487"/>
    <w:rsid w:val="003E76F3"/>
    <w:rsid w:val="003F00E6"/>
    <w:rsid w:val="003F0446"/>
    <w:rsid w:val="003F086E"/>
    <w:rsid w:val="003F0AC3"/>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8"/>
    <w:rsid w:val="003F3945"/>
    <w:rsid w:val="003F3ADC"/>
    <w:rsid w:val="003F4293"/>
    <w:rsid w:val="003F4460"/>
    <w:rsid w:val="003F4C6F"/>
    <w:rsid w:val="003F4E30"/>
    <w:rsid w:val="003F509D"/>
    <w:rsid w:val="003F573C"/>
    <w:rsid w:val="003F614F"/>
    <w:rsid w:val="003F6702"/>
    <w:rsid w:val="003F6D66"/>
    <w:rsid w:val="003F7431"/>
    <w:rsid w:val="003F755A"/>
    <w:rsid w:val="003F75F5"/>
    <w:rsid w:val="003F7907"/>
    <w:rsid w:val="004000CF"/>
    <w:rsid w:val="00400147"/>
    <w:rsid w:val="004002CF"/>
    <w:rsid w:val="00400F18"/>
    <w:rsid w:val="0040123F"/>
    <w:rsid w:val="00401621"/>
    <w:rsid w:val="00401648"/>
    <w:rsid w:val="00401E1C"/>
    <w:rsid w:val="0040253D"/>
    <w:rsid w:val="004029DE"/>
    <w:rsid w:val="0040312B"/>
    <w:rsid w:val="0040356F"/>
    <w:rsid w:val="004035EE"/>
    <w:rsid w:val="00403A82"/>
    <w:rsid w:val="0040416A"/>
    <w:rsid w:val="004047D1"/>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F9"/>
    <w:rsid w:val="004210F0"/>
    <w:rsid w:val="00421EB0"/>
    <w:rsid w:val="00422713"/>
    <w:rsid w:val="00422956"/>
    <w:rsid w:val="00422B31"/>
    <w:rsid w:val="00423618"/>
    <w:rsid w:val="00423893"/>
    <w:rsid w:val="004239DF"/>
    <w:rsid w:val="00424284"/>
    <w:rsid w:val="004246C0"/>
    <w:rsid w:val="004248C1"/>
    <w:rsid w:val="004258E7"/>
    <w:rsid w:val="00425AD1"/>
    <w:rsid w:val="00426463"/>
    <w:rsid w:val="00426E37"/>
    <w:rsid w:val="004272E5"/>
    <w:rsid w:val="0042764A"/>
    <w:rsid w:val="004278C3"/>
    <w:rsid w:val="00427956"/>
    <w:rsid w:val="00427B1A"/>
    <w:rsid w:val="00430072"/>
    <w:rsid w:val="00430324"/>
    <w:rsid w:val="0043044B"/>
    <w:rsid w:val="00431112"/>
    <w:rsid w:val="004313B2"/>
    <w:rsid w:val="0043156E"/>
    <w:rsid w:val="0043156F"/>
    <w:rsid w:val="00431BEF"/>
    <w:rsid w:val="00431E60"/>
    <w:rsid w:val="00432035"/>
    <w:rsid w:val="00432212"/>
    <w:rsid w:val="00432A6B"/>
    <w:rsid w:val="00432C4A"/>
    <w:rsid w:val="004333EE"/>
    <w:rsid w:val="0043355A"/>
    <w:rsid w:val="004337B2"/>
    <w:rsid w:val="00433A10"/>
    <w:rsid w:val="00433E48"/>
    <w:rsid w:val="00434080"/>
    <w:rsid w:val="004341A5"/>
    <w:rsid w:val="0043442C"/>
    <w:rsid w:val="00434490"/>
    <w:rsid w:val="00434855"/>
    <w:rsid w:val="00434DEC"/>
    <w:rsid w:val="00435191"/>
    <w:rsid w:val="004354E2"/>
    <w:rsid w:val="0043557D"/>
    <w:rsid w:val="0043590E"/>
    <w:rsid w:val="00435DAA"/>
    <w:rsid w:val="00435F5C"/>
    <w:rsid w:val="0043619A"/>
    <w:rsid w:val="0043679B"/>
    <w:rsid w:val="004369A7"/>
    <w:rsid w:val="00436BA8"/>
    <w:rsid w:val="00436BD2"/>
    <w:rsid w:val="00436F3A"/>
    <w:rsid w:val="00436FD6"/>
    <w:rsid w:val="00437177"/>
    <w:rsid w:val="004375A8"/>
    <w:rsid w:val="00437693"/>
    <w:rsid w:val="004377C4"/>
    <w:rsid w:val="00437AE0"/>
    <w:rsid w:val="00437BDA"/>
    <w:rsid w:val="00440207"/>
    <w:rsid w:val="0044085B"/>
    <w:rsid w:val="00440C47"/>
    <w:rsid w:val="00440EDD"/>
    <w:rsid w:val="004411D6"/>
    <w:rsid w:val="00441712"/>
    <w:rsid w:val="004428C3"/>
    <w:rsid w:val="00442B47"/>
    <w:rsid w:val="00442DA2"/>
    <w:rsid w:val="00442FA8"/>
    <w:rsid w:val="004431B5"/>
    <w:rsid w:val="004442A4"/>
    <w:rsid w:val="004444A2"/>
    <w:rsid w:val="004444BE"/>
    <w:rsid w:val="00444DA8"/>
    <w:rsid w:val="004453CF"/>
    <w:rsid w:val="00445828"/>
    <w:rsid w:val="00445B93"/>
    <w:rsid w:val="00445CEA"/>
    <w:rsid w:val="00445FB2"/>
    <w:rsid w:val="004461C3"/>
    <w:rsid w:val="00450200"/>
    <w:rsid w:val="00450314"/>
    <w:rsid w:val="004508E8"/>
    <w:rsid w:val="004513C1"/>
    <w:rsid w:val="004518E0"/>
    <w:rsid w:val="00451E3F"/>
    <w:rsid w:val="00451F59"/>
    <w:rsid w:val="00452487"/>
    <w:rsid w:val="004526B3"/>
    <w:rsid w:val="00452857"/>
    <w:rsid w:val="00452BB4"/>
    <w:rsid w:val="00452BF1"/>
    <w:rsid w:val="00452D22"/>
    <w:rsid w:val="00452D38"/>
    <w:rsid w:val="00453086"/>
    <w:rsid w:val="0045330A"/>
    <w:rsid w:val="004534BF"/>
    <w:rsid w:val="0045369F"/>
    <w:rsid w:val="00453877"/>
    <w:rsid w:val="00453BEA"/>
    <w:rsid w:val="00454234"/>
    <w:rsid w:val="00454242"/>
    <w:rsid w:val="004549EC"/>
    <w:rsid w:val="00454D5C"/>
    <w:rsid w:val="00455174"/>
    <w:rsid w:val="004551E6"/>
    <w:rsid w:val="00455851"/>
    <w:rsid w:val="004562F4"/>
    <w:rsid w:val="0045652E"/>
    <w:rsid w:val="0045698F"/>
    <w:rsid w:val="0045735D"/>
    <w:rsid w:val="0045757B"/>
    <w:rsid w:val="00457591"/>
    <w:rsid w:val="004576F3"/>
    <w:rsid w:val="00457955"/>
    <w:rsid w:val="00457B1A"/>
    <w:rsid w:val="00457FF1"/>
    <w:rsid w:val="00460179"/>
    <w:rsid w:val="004605CD"/>
    <w:rsid w:val="00460CA8"/>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6012"/>
    <w:rsid w:val="00466141"/>
    <w:rsid w:val="00466307"/>
    <w:rsid w:val="0046639A"/>
    <w:rsid w:val="004668D4"/>
    <w:rsid w:val="004674B2"/>
    <w:rsid w:val="004676E5"/>
    <w:rsid w:val="004677D1"/>
    <w:rsid w:val="00470707"/>
    <w:rsid w:val="00470A76"/>
    <w:rsid w:val="00470AA5"/>
    <w:rsid w:val="00470DBC"/>
    <w:rsid w:val="00470EC0"/>
    <w:rsid w:val="0047107A"/>
    <w:rsid w:val="00471190"/>
    <w:rsid w:val="004711EF"/>
    <w:rsid w:val="0047138B"/>
    <w:rsid w:val="00472760"/>
    <w:rsid w:val="00472BA7"/>
    <w:rsid w:val="00473001"/>
    <w:rsid w:val="00473B04"/>
    <w:rsid w:val="00473F64"/>
    <w:rsid w:val="0047441D"/>
    <w:rsid w:val="00474557"/>
    <w:rsid w:val="00474583"/>
    <w:rsid w:val="00474590"/>
    <w:rsid w:val="00474917"/>
    <w:rsid w:val="00474B20"/>
    <w:rsid w:val="00474B5F"/>
    <w:rsid w:val="0047518D"/>
    <w:rsid w:val="00475374"/>
    <w:rsid w:val="00475521"/>
    <w:rsid w:val="004755FA"/>
    <w:rsid w:val="00475CAD"/>
    <w:rsid w:val="00475E71"/>
    <w:rsid w:val="0047617F"/>
    <w:rsid w:val="004761E1"/>
    <w:rsid w:val="0047656F"/>
    <w:rsid w:val="004766D7"/>
    <w:rsid w:val="00476EE7"/>
    <w:rsid w:val="0047795F"/>
    <w:rsid w:val="00480212"/>
    <w:rsid w:val="00480877"/>
    <w:rsid w:val="00481063"/>
    <w:rsid w:val="004819D9"/>
    <w:rsid w:val="004822A9"/>
    <w:rsid w:val="00482DFB"/>
    <w:rsid w:val="004835A3"/>
    <w:rsid w:val="00483F86"/>
    <w:rsid w:val="0048410E"/>
    <w:rsid w:val="004855C0"/>
    <w:rsid w:val="00485C7E"/>
    <w:rsid w:val="00485F39"/>
    <w:rsid w:val="00485FE0"/>
    <w:rsid w:val="004866F7"/>
    <w:rsid w:val="00486982"/>
    <w:rsid w:val="004871EB"/>
    <w:rsid w:val="00487531"/>
    <w:rsid w:val="004879E3"/>
    <w:rsid w:val="00487D57"/>
    <w:rsid w:val="00490097"/>
    <w:rsid w:val="00490145"/>
    <w:rsid w:val="00490287"/>
    <w:rsid w:val="00490D83"/>
    <w:rsid w:val="00490FAB"/>
    <w:rsid w:val="0049111E"/>
    <w:rsid w:val="004916A9"/>
    <w:rsid w:val="004916AC"/>
    <w:rsid w:val="0049171C"/>
    <w:rsid w:val="004919A6"/>
    <w:rsid w:val="00491DBA"/>
    <w:rsid w:val="0049200B"/>
    <w:rsid w:val="00492404"/>
    <w:rsid w:val="0049256C"/>
    <w:rsid w:val="00492B50"/>
    <w:rsid w:val="00492BD5"/>
    <w:rsid w:val="0049332C"/>
    <w:rsid w:val="0049341A"/>
    <w:rsid w:val="00494714"/>
    <w:rsid w:val="00494B01"/>
    <w:rsid w:val="00494FA2"/>
    <w:rsid w:val="0049536B"/>
    <w:rsid w:val="004954F7"/>
    <w:rsid w:val="00495749"/>
    <w:rsid w:val="0049593C"/>
    <w:rsid w:val="00495A00"/>
    <w:rsid w:val="00495ABB"/>
    <w:rsid w:val="00495D6C"/>
    <w:rsid w:val="00495E61"/>
    <w:rsid w:val="004962EC"/>
    <w:rsid w:val="0049677D"/>
    <w:rsid w:val="00497481"/>
    <w:rsid w:val="00497877"/>
    <w:rsid w:val="00497F51"/>
    <w:rsid w:val="004A0A2F"/>
    <w:rsid w:val="004A0B80"/>
    <w:rsid w:val="004A141E"/>
    <w:rsid w:val="004A1B68"/>
    <w:rsid w:val="004A21D0"/>
    <w:rsid w:val="004A23CD"/>
    <w:rsid w:val="004A2919"/>
    <w:rsid w:val="004A2F73"/>
    <w:rsid w:val="004A3533"/>
    <w:rsid w:val="004A4093"/>
    <w:rsid w:val="004A41D1"/>
    <w:rsid w:val="004A4314"/>
    <w:rsid w:val="004A4C64"/>
    <w:rsid w:val="004A5229"/>
    <w:rsid w:val="004A58DB"/>
    <w:rsid w:val="004A61BF"/>
    <w:rsid w:val="004A6954"/>
    <w:rsid w:val="004A6D2B"/>
    <w:rsid w:val="004A6EE9"/>
    <w:rsid w:val="004A72C0"/>
    <w:rsid w:val="004A735A"/>
    <w:rsid w:val="004A775B"/>
    <w:rsid w:val="004A7864"/>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31C"/>
    <w:rsid w:val="004B57A8"/>
    <w:rsid w:val="004B5C19"/>
    <w:rsid w:val="004B5CE1"/>
    <w:rsid w:val="004B5D60"/>
    <w:rsid w:val="004B5E9B"/>
    <w:rsid w:val="004B61E0"/>
    <w:rsid w:val="004B677B"/>
    <w:rsid w:val="004B68BB"/>
    <w:rsid w:val="004B6C7A"/>
    <w:rsid w:val="004B73EB"/>
    <w:rsid w:val="004B783F"/>
    <w:rsid w:val="004C0612"/>
    <w:rsid w:val="004C0825"/>
    <w:rsid w:val="004C09B4"/>
    <w:rsid w:val="004C0B82"/>
    <w:rsid w:val="004C0ED4"/>
    <w:rsid w:val="004C1414"/>
    <w:rsid w:val="004C1B00"/>
    <w:rsid w:val="004C219A"/>
    <w:rsid w:val="004C2453"/>
    <w:rsid w:val="004C2600"/>
    <w:rsid w:val="004C27A9"/>
    <w:rsid w:val="004C2A27"/>
    <w:rsid w:val="004C2CB7"/>
    <w:rsid w:val="004C2E4B"/>
    <w:rsid w:val="004C339B"/>
    <w:rsid w:val="004C3686"/>
    <w:rsid w:val="004C3AD6"/>
    <w:rsid w:val="004C3FBC"/>
    <w:rsid w:val="004C427C"/>
    <w:rsid w:val="004C460C"/>
    <w:rsid w:val="004C53D8"/>
    <w:rsid w:val="004C5795"/>
    <w:rsid w:val="004C5872"/>
    <w:rsid w:val="004C587F"/>
    <w:rsid w:val="004C61F2"/>
    <w:rsid w:val="004C66F1"/>
    <w:rsid w:val="004C7347"/>
    <w:rsid w:val="004C7412"/>
    <w:rsid w:val="004C7937"/>
    <w:rsid w:val="004C7F29"/>
    <w:rsid w:val="004D0105"/>
    <w:rsid w:val="004D04BF"/>
    <w:rsid w:val="004D0922"/>
    <w:rsid w:val="004D0945"/>
    <w:rsid w:val="004D0D39"/>
    <w:rsid w:val="004D2C6A"/>
    <w:rsid w:val="004D2FA9"/>
    <w:rsid w:val="004D35AB"/>
    <w:rsid w:val="004D3656"/>
    <w:rsid w:val="004D3851"/>
    <w:rsid w:val="004D3A15"/>
    <w:rsid w:val="004D3ADB"/>
    <w:rsid w:val="004D3C23"/>
    <w:rsid w:val="004D3E54"/>
    <w:rsid w:val="004D4538"/>
    <w:rsid w:val="004D4A9F"/>
    <w:rsid w:val="004D4D61"/>
    <w:rsid w:val="004D4E1A"/>
    <w:rsid w:val="004D4FB6"/>
    <w:rsid w:val="004D546F"/>
    <w:rsid w:val="004D572F"/>
    <w:rsid w:val="004D5955"/>
    <w:rsid w:val="004D5DB5"/>
    <w:rsid w:val="004D6F61"/>
    <w:rsid w:val="004D6F7D"/>
    <w:rsid w:val="004D72F2"/>
    <w:rsid w:val="004D738C"/>
    <w:rsid w:val="004D78ED"/>
    <w:rsid w:val="004D7F8E"/>
    <w:rsid w:val="004E017F"/>
    <w:rsid w:val="004E05D3"/>
    <w:rsid w:val="004E08BC"/>
    <w:rsid w:val="004E0E63"/>
    <w:rsid w:val="004E1419"/>
    <w:rsid w:val="004E1FF8"/>
    <w:rsid w:val="004E20AC"/>
    <w:rsid w:val="004E23A7"/>
    <w:rsid w:val="004E2554"/>
    <w:rsid w:val="004E4217"/>
    <w:rsid w:val="004E5418"/>
    <w:rsid w:val="004E690C"/>
    <w:rsid w:val="004E6AD3"/>
    <w:rsid w:val="004E6B02"/>
    <w:rsid w:val="004E76F5"/>
    <w:rsid w:val="004E7A09"/>
    <w:rsid w:val="004F0C16"/>
    <w:rsid w:val="004F0C43"/>
    <w:rsid w:val="004F1363"/>
    <w:rsid w:val="004F16E2"/>
    <w:rsid w:val="004F17E5"/>
    <w:rsid w:val="004F1DFE"/>
    <w:rsid w:val="004F21EE"/>
    <w:rsid w:val="004F3346"/>
    <w:rsid w:val="004F3459"/>
    <w:rsid w:val="004F3868"/>
    <w:rsid w:val="004F4E02"/>
    <w:rsid w:val="004F52E1"/>
    <w:rsid w:val="004F6196"/>
    <w:rsid w:val="004F6373"/>
    <w:rsid w:val="004F63F0"/>
    <w:rsid w:val="004F69EC"/>
    <w:rsid w:val="004F6CC9"/>
    <w:rsid w:val="004F6DB0"/>
    <w:rsid w:val="004F6E37"/>
    <w:rsid w:val="004F7460"/>
    <w:rsid w:val="004F7542"/>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CC"/>
    <w:rsid w:val="005042B6"/>
    <w:rsid w:val="00504666"/>
    <w:rsid w:val="00504CA1"/>
    <w:rsid w:val="00504CAF"/>
    <w:rsid w:val="00504E4A"/>
    <w:rsid w:val="0050522A"/>
    <w:rsid w:val="00505528"/>
    <w:rsid w:val="005059E2"/>
    <w:rsid w:val="00505C31"/>
    <w:rsid w:val="00505C5C"/>
    <w:rsid w:val="00505CC2"/>
    <w:rsid w:val="00505FD7"/>
    <w:rsid w:val="005062A9"/>
    <w:rsid w:val="005062D5"/>
    <w:rsid w:val="0050647D"/>
    <w:rsid w:val="00506A80"/>
    <w:rsid w:val="00506EA6"/>
    <w:rsid w:val="0051016B"/>
    <w:rsid w:val="005106F8"/>
    <w:rsid w:val="005109EA"/>
    <w:rsid w:val="00510B56"/>
    <w:rsid w:val="0051143F"/>
    <w:rsid w:val="00511589"/>
    <w:rsid w:val="005116CE"/>
    <w:rsid w:val="00511CD1"/>
    <w:rsid w:val="00512269"/>
    <w:rsid w:val="0051288C"/>
    <w:rsid w:val="00512C9C"/>
    <w:rsid w:val="00512D6A"/>
    <w:rsid w:val="00512F48"/>
    <w:rsid w:val="00513006"/>
    <w:rsid w:val="00513388"/>
    <w:rsid w:val="005135EA"/>
    <w:rsid w:val="0051390A"/>
    <w:rsid w:val="00513A91"/>
    <w:rsid w:val="00514026"/>
    <w:rsid w:val="00514243"/>
    <w:rsid w:val="0051456B"/>
    <w:rsid w:val="00514659"/>
    <w:rsid w:val="00514955"/>
    <w:rsid w:val="00514C5A"/>
    <w:rsid w:val="00514D8A"/>
    <w:rsid w:val="005152A1"/>
    <w:rsid w:val="005159A6"/>
    <w:rsid w:val="00515C91"/>
    <w:rsid w:val="00516146"/>
    <w:rsid w:val="00516384"/>
    <w:rsid w:val="00516981"/>
    <w:rsid w:val="00516C15"/>
    <w:rsid w:val="005172F5"/>
    <w:rsid w:val="00517890"/>
    <w:rsid w:val="00517B5C"/>
    <w:rsid w:val="00517F10"/>
    <w:rsid w:val="0052053E"/>
    <w:rsid w:val="00520A5A"/>
    <w:rsid w:val="00520EEF"/>
    <w:rsid w:val="00520F0F"/>
    <w:rsid w:val="005211C4"/>
    <w:rsid w:val="0052193B"/>
    <w:rsid w:val="00521B68"/>
    <w:rsid w:val="00521BD8"/>
    <w:rsid w:val="00522156"/>
    <w:rsid w:val="00522556"/>
    <w:rsid w:val="0052274E"/>
    <w:rsid w:val="00522C81"/>
    <w:rsid w:val="00523175"/>
    <w:rsid w:val="00523B84"/>
    <w:rsid w:val="00523D5F"/>
    <w:rsid w:val="005242E9"/>
    <w:rsid w:val="00524DE1"/>
    <w:rsid w:val="005255ED"/>
    <w:rsid w:val="00525BF0"/>
    <w:rsid w:val="00525C2F"/>
    <w:rsid w:val="00525EF5"/>
    <w:rsid w:val="005261E9"/>
    <w:rsid w:val="00526671"/>
    <w:rsid w:val="0052676F"/>
    <w:rsid w:val="00526903"/>
    <w:rsid w:val="00526CB9"/>
    <w:rsid w:val="005271B0"/>
    <w:rsid w:val="005302A3"/>
    <w:rsid w:val="0053035D"/>
    <w:rsid w:val="0053045F"/>
    <w:rsid w:val="005304EA"/>
    <w:rsid w:val="00530791"/>
    <w:rsid w:val="00530801"/>
    <w:rsid w:val="005308EF"/>
    <w:rsid w:val="00530F4C"/>
    <w:rsid w:val="00531127"/>
    <w:rsid w:val="00531682"/>
    <w:rsid w:val="005318EF"/>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701E"/>
    <w:rsid w:val="005373D7"/>
    <w:rsid w:val="00537430"/>
    <w:rsid w:val="005374E4"/>
    <w:rsid w:val="00537630"/>
    <w:rsid w:val="00537C74"/>
    <w:rsid w:val="00540611"/>
    <w:rsid w:val="0054132C"/>
    <w:rsid w:val="00541579"/>
    <w:rsid w:val="0054159F"/>
    <w:rsid w:val="005415D4"/>
    <w:rsid w:val="00541691"/>
    <w:rsid w:val="00541D35"/>
    <w:rsid w:val="0054252E"/>
    <w:rsid w:val="00542999"/>
    <w:rsid w:val="005429B0"/>
    <w:rsid w:val="00542D89"/>
    <w:rsid w:val="00543B0B"/>
    <w:rsid w:val="00543C48"/>
    <w:rsid w:val="00543C5D"/>
    <w:rsid w:val="0054403F"/>
    <w:rsid w:val="005443C8"/>
    <w:rsid w:val="0054466D"/>
    <w:rsid w:val="00544CAB"/>
    <w:rsid w:val="00544F63"/>
    <w:rsid w:val="00545118"/>
    <w:rsid w:val="00545437"/>
    <w:rsid w:val="00545728"/>
    <w:rsid w:val="005459DC"/>
    <w:rsid w:val="00545C0D"/>
    <w:rsid w:val="00545DD9"/>
    <w:rsid w:val="00545F45"/>
    <w:rsid w:val="00545F72"/>
    <w:rsid w:val="00546437"/>
    <w:rsid w:val="005468EB"/>
    <w:rsid w:val="005471E1"/>
    <w:rsid w:val="0054769B"/>
    <w:rsid w:val="00547C2B"/>
    <w:rsid w:val="00547DFE"/>
    <w:rsid w:val="00550583"/>
    <w:rsid w:val="005508CB"/>
    <w:rsid w:val="00550A34"/>
    <w:rsid w:val="00550BD6"/>
    <w:rsid w:val="00550C47"/>
    <w:rsid w:val="00550FDA"/>
    <w:rsid w:val="00551E65"/>
    <w:rsid w:val="00551ED9"/>
    <w:rsid w:val="00551FA2"/>
    <w:rsid w:val="005525A0"/>
    <w:rsid w:val="00552C55"/>
    <w:rsid w:val="00553677"/>
    <w:rsid w:val="00553B3D"/>
    <w:rsid w:val="00553B40"/>
    <w:rsid w:val="005545A4"/>
    <w:rsid w:val="00554842"/>
    <w:rsid w:val="00554978"/>
    <w:rsid w:val="00554F56"/>
    <w:rsid w:val="00554FBA"/>
    <w:rsid w:val="00555005"/>
    <w:rsid w:val="0055549B"/>
    <w:rsid w:val="005557DE"/>
    <w:rsid w:val="00555B20"/>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A91"/>
    <w:rsid w:val="00563C54"/>
    <w:rsid w:val="00563E2C"/>
    <w:rsid w:val="00563EE6"/>
    <w:rsid w:val="00564486"/>
    <w:rsid w:val="0056462E"/>
    <w:rsid w:val="00564D95"/>
    <w:rsid w:val="00565200"/>
    <w:rsid w:val="00565312"/>
    <w:rsid w:val="00565BDA"/>
    <w:rsid w:val="00565C47"/>
    <w:rsid w:val="00566106"/>
    <w:rsid w:val="005662C6"/>
    <w:rsid w:val="00566558"/>
    <w:rsid w:val="00566771"/>
    <w:rsid w:val="00566E7D"/>
    <w:rsid w:val="00566FFF"/>
    <w:rsid w:val="005674FA"/>
    <w:rsid w:val="00567619"/>
    <w:rsid w:val="005677B3"/>
    <w:rsid w:val="005677B6"/>
    <w:rsid w:val="00567BA6"/>
    <w:rsid w:val="00567EA1"/>
    <w:rsid w:val="00570048"/>
    <w:rsid w:val="0057014D"/>
    <w:rsid w:val="00570811"/>
    <w:rsid w:val="00570A04"/>
    <w:rsid w:val="00570B84"/>
    <w:rsid w:val="0057170A"/>
    <w:rsid w:val="00571897"/>
    <w:rsid w:val="00572103"/>
    <w:rsid w:val="00572570"/>
    <w:rsid w:val="005727D7"/>
    <w:rsid w:val="00572906"/>
    <w:rsid w:val="00572A4C"/>
    <w:rsid w:val="0057301D"/>
    <w:rsid w:val="00573284"/>
    <w:rsid w:val="00573479"/>
    <w:rsid w:val="00573B81"/>
    <w:rsid w:val="00573DD4"/>
    <w:rsid w:val="00574029"/>
    <w:rsid w:val="00574258"/>
    <w:rsid w:val="00575332"/>
    <w:rsid w:val="00575F1E"/>
    <w:rsid w:val="005761C7"/>
    <w:rsid w:val="005761F2"/>
    <w:rsid w:val="005769B4"/>
    <w:rsid w:val="005769D7"/>
    <w:rsid w:val="00576DB3"/>
    <w:rsid w:val="005771BC"/>
    <w:rsid w:val="005772A6"/>
    <w:rsid w:val="00577F84"/>
    <w:rsid w:val="0058033C"/>
    <w:rsid w:val="00580B0D"/>
    <w:rsid w:val="00580F2D"/>
    <w:rsid w:val="0058139A"/>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942"/>
    <w:rsid w:val="00587AAE"/>
    <w:rsid w:val="00587E5A"/>
    <w:rsid w:val="00590164"/>
    <w:rsid w:val="005902F9"/>
    <w:rsid w:val="005904C5"/>
    <w:rsid w:val="00590740"/>
    <w:rsid w:val="00590995"/>
    <w:rsid w:val="00591628"/>
    <w:rsid w:val="00591DCF"/>
    <w:rsid w:val="005928CC"/>
    <w:rsid w:val="005929A6"/>
    <w:rsid w:val="00592C01"/>
    <w:rsid w:val="005932DC"/>
    <w:rsid w:val="00593613"/>
    <w:rsid w:val="0059377B"/>
    <w:rsid w:val="00594A61"/>
    <w:rsid w:val="0059523C"/>
    <w:rsid w:val="00595498"/>
    <w:rsid w:val="00595E37"/>
    <w:rsid w:val="0059696D"/>
    <w:rsid w:val="00596976"/>
    <w:rsid w:val="00596A5D"/>
    <w:rsid w:val="00596B77"/>
    <w:rsid w:val="00596CC1"/>
    <w:rsid w:val="00596D76"/>
    <w:rsid w:val="00596DF1"/>
    <w:rsid w:val="00596EB9"/>
    <w:rsid w:val="00596F7D"/>
    <w:rsid w:val="00597401"/>
    <w:rsid w:val="00597BC1"/>
    <w:rsid w:val="00597D26"/>
    <w:rsid w:val="00597FA1"/>
    <w:rsid w:val="00597FCF"/>
    <w:rsid w:val="005A0576"/>
    <w:rsid w:val="005A0A3E"/>
    <w:rsid w:val="005A186A"/>
    <w:rsid w:val="005A19A2"/>
    <w:rsid w:val="005A1AF7"/>
    <w:rsid w:val="005A1B4F"/>
    <w:rsid w:val="005A23FB"/>
    <w:rsid w:val="005A2454"/>
    <w:rsid w:val="005A2A9B"/>
    <w:rsid w:val="005A36F9"/>
    <w:rsid w:val="005A3CCD"/>
    <w:rsid w:val="005A51BB"/>
    <w:rsid w:val="005A64F5"/>
    <w:rsid w:val="005A6AD0"/>
    <w:rsid w:val="005A6C32"/>
    <w:rsid w:val="005A74E8"/>
    <w:rsid w:val="005A76E1"/>
    <w:rsid w:val="005A7C1B"/>
    <w:rsid w:val="005A7E26"/>
    <w:rsid w:val="005B04B6"/>
    <w:rsid w:val="005B05C2"/>
    <w:rsid w:val="005B05ED"/>
    <w:rsid w:val="005B0C52"/>
    <w:rsid w:val="005B15C2"/>
    <w:rsid w:val="005B2073"/>
    <w:rsid w:val="005B2439"/>
    <w:rsid w:val="005B25EB"/>
    <w:rsid w:val="005B3056"/>
    <w:rsid w:val="005B3177"/>
    <w:rsid w:val="005B36AB"/>
    <w:rsid w:val="005B3D5F"/>
    <w:rsid w:val="005B42D4"/>
    <w:rsid w:val="005B43C9"/>
    <w:rsid w:val="005B49ED"/>
    <w:rsid w:val="005B4CE0"/>
    <w:rsid w:val="005B50DF"/>
    <w:rsid w:val="005B5256"/>
    <w:rsid w:val="005B5650"/>
    <w:rsid w:val="005B56C0"/>
    <w:rsid w:val="005B56C4"/>
    <w:rsid w:val="005B5885"/>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70B"/>
    <w:rsid w:val="005C1947"/>
    <w:rsid w:val="005C25A5"/>
    <w:rsid w:val="005C319B"/>
    <w:rsid w:val="005C32D0"/>
    <w:rsid w:val="005C340C"/>
    <w:rsid w:val="005C38BD"/>
    <w:rsid w:val="005C40FE"/>
    <w:rsid w:val="005C4B21"/>
    <w:rsid w:val="005C5490"/>
    <w:rsid w:val="005C63BB"/>
    <w:rsid w:val="005C66F0"/>
    <w:rsid w:val="005C6A88"/>
    <w:rsid w:val="005C6AA9"/>
    <w:rsid w:val="005C6B6B"/>
    <w:rsid w:val="005C6B9F"/>
    <w:rsid w:val="005C6F14"/>
    <w:rsid w:val="005C7286"/>
    <w:rsid w:val="005C7699"/>
    <w:rsid w:val="005C78DE"/>
    <w:rsid w:val="005C7945"/>
    <w:rsid w:val="005C7C2A"/>
    <w:rsid w:val="005C7F18"/>
    <w:rsid w:val="005D017D"/>
    <w:rsid w:val="005D01DA"/>
    <w:rsid w:val="005D0696"/>
    <w:rsid w:val="005D0B6C"/>
    <w:rsid w:val="005D11B4"/>
    <w:rsid w:val="005D124A"/>
    <w:rsid w:val="005D1CF3"/>
    <w:rsid w:val="005D1D2A"/>
    <w:rsid w:val="005D2007"/>
    <w:rsid w:val="005D20E7"/>
    <w:rsid w:val="005D2A68"/>
    <w:rsid w:val="005D2B9B"/>
    <w:rsid w:val="005D33AC"/>
    <w:rsid w:val="005D3A05"/>
    <w:rsid w:val="005D3BBF"/>
    <w:rsid w:val="005D3C41"/>
    <w:rsid w:val="005D3E5B"/>
    <w:rsid w:val="005D41E6"/>
    <w:rsid w:val="005D50F2"/>
    <w:rsid w:val="005D59BB"/>
    <w:rsid w:val="005D5DE3"/>
    <w:rsid w:val="005D63DE"/>
    <w:rsid w:val="005D6618"/>
    <w:rsid w:val="005D6753"/>
    <w:rsid w:val="005D6CA2"/>
    <w:rsid w:val="005D6EAC"/>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2AD6"/>
    <w:rsid w:val="005E3653"/>
    <w:rsid w:val="005E3E29"/>
    <w:rsid w:val="005E4410"/>
    <w:rsid w:val="005E4829"/>
    <w:rsid w:val="005E49D3"/>
    <w:rsid w:val="005E528D"/>
    <w:rsid w:val="005E54EC"/>
    <w:rsid w:val="005E5E8F"/>
    <w:rsid w:val="005E614E"/>
    <w:rsid w:val="005E659E"/>
    <w:rsid w:val="005E6A78"/>
    <w:rsid w:val="005E7122"/>
    <w:rsid w:val="005E740F"/>
    <w:rsid w:val="005E7BE7"/>
    <w:rsid w:val="005E7F0C"/>
    <w:rsid w:val="005F04DA"/>
    <w:rsid w:val="005F0514"/>
    <w:rsid w:val="005F14B2"/>
    <w:rsid w:val="005F1DE8"/>
    <w:rsid w:val="005F1E65"/>
    <w:rsid w:val="005F1ED2"/>
    <w:rsid w:val="005F202B"/>
    <w:rsid w:val="005F2034"/>
    <w:rsid w:val="005F2943"/>
    <w:rsid w:val="005F2EC0"/>
    <w:rsid w:val="005F3383"/>
    <w:rsid w:val="005F3831"/>
    <w:rsid w:val="005F396D"/>
    <w:rsid w:val="005F3D66"/>
    <w:rsid w:val="005F3F1B"/>
    <w:rsid w:val="005F4365"/>
    <w:rsid w:val="005F474D"/>
    <w:rsid w:val="005F47A4"/>
    <w:rsid w:val="005F4D6B"/>
    <w:rsid w:val="005F4E00"/>
    <w:rsid w:val="005F5A62"/>
    <w:rsid w:val="005F5A9C"/>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275"/>
    <w:rsid w:val="0060451A"/>
    <w:rsid w:val="0060476A"/>
    <w:rsid w:val="00604847"/>
    <w:rsid w:val="00604D12"/>
    <w:rsid w:val="00604D29"/>
    <w:rsid w:val="00605B42"/>
    <w:rsid w:val="00605F79"/>
    <w:rsid w:val="00606397"/>
    <w:rsid w:val="006063B6"/>
    <w:rsid w:val="00606964"/>
    <w:rsid w:val="00606B6C"/>
    <w:rsid w:val="00606DD8"/>
    <w:rsid w:val="00607C77"/>
    <w:rsid w:val="00607D29"/>
    <w:rsid w:val="00610135"/>
    <w:rsid w:val="00610137"/>
    <w:rsid w:val="0061028F"/>
    <w:rsid w:val="00610445"/>
    <w:rsid w:val="00610D12"/>
    <w:rsid w:val="006111E9"/>
    <w:rsid w:val="00611234"/>
    <w:rsid w:val="0061131E"/>
    <w:rsid w:val="0061141E"/>
    <w:rsid w:val="0061155D"/>
    <w:rsid w:val="0061186C"/>
    <w:rsid w:val="00611B9A"/>
    <w:rsid w:val="0061247F"/>
    <w:rsid w:val="006127B0"/>
    <w:rsid w:val="006127E9"/>
    <w:rsid w:val="00612863"/>
    <w:rsid w:val="00612B4E"/>
    <w:rsid w:val="00612CC8"/>
    <w:rsid w:val="006134E7"/>
    <w:rsid w:val="00613D72"/>
    <w:rsid w:val="00613F6B"/>
    <w:rsid w:val="0061448A"/>
    <w:rsid w:val="00614A26"/>
    <w:rsid w:val="00614F00"/>
    <w:rsid w:val="0061502F"/>
    <w:rsid w:val="006151DB"/>
    <w:rsid w:val="0061557A"/>
    <w:rsid w:val="0061574F"/>
    <w:rsid w:val="006159E4"/>
    <w:rsid w:val="00615B33"/>
    <w:rsid w:val="00616038"/>
    <w:rsid w:val="00616070"/>
    <w:rsid w:val="00616373"/>
    <w:rsid w:val="006168FA"/>
    <w:rsid w:val="00617417"/>
    <w:rsid w:val="006177D1"/>
    <w:rsid w:val="00617BC9"/>
    <w:rsid w:val="006204A5"/>
    <w:rsid w:val="00620649"/>
    <w:rsid w:val="0062093A"/>
    <w:rsid w:val="00620D9A"/>
    <w:rsid w:val="00620E17"/>
    <w:rsid w:val="0062124E"/>
    <w:rsid w:val="00621C92"/>
    <w:rsid w:val="00621FF4"/>
    <w:rsid w:val="00622234"/>
    <w:rsid w:val="00622624"/>
    <w:rsid w:val="006229C8"/>
    <w:rsid w:val="00622D10"/>
    <w:rsid w:val="0062322C"/>
    <w:rsid w:val="0062373E"/>
    <w:rsid w:val="00623C95"/>
    <w:rsid w:val="00623DBE"/>
    <w:rsid w:val="006244B1"/>
    <w:rsid w:val="00624600"/>
    <w:rsid w:val="006249E5"/>
    <w:rsid w:val="00624F42"/>
    <w:rsid w:val="0062517E"/>
    <w:rsid w:val="00625428"/>
    <w:rsid w:val="0062545C"/>
    <w:rsid w:val="00626C0D"/>
    <w:rsid w:val="00626C7A"/>
    <w:rsid w:val="00626E16"/>
    <w:rsid w:val="00627034"/>
    <w:rsid w:val="00627285"/>
    <w:rsid w:val="00627325"/>
    <w:rsid w:val="006274B4"/>
    <w:rsid w:val="0062751C"/>
    <w:rsid w:val="006276A9"/>
    <w:rsid w:val="0063008A"/>
    <w:rsid w:val="00630A98"/>
    <w:rsid w:val="00630E98"/>
    <w:rsid w:val="00631259"/>
    <w:rsid w:val="00631496"/>
    <w:rsid w:val="00631C31"/>
    <w:rsid w:val="00631E70"/>
    <w:rsid w:val="00631FE8"/>
    <w:rsid w:val="0063224E"/>
    <w:rsid w:val="006323FB"/>
    <w:rsid w:val="006327E5"/>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64F"/>
    <w:rsid w:val="00640DFF"/>
    <w:rsid w:val="00640E7C"/>
    <w:rsid w:val="00641A99"/>
    <w:rsid w:val="00641BD1"/>
    <w:rsid w:val="00642066"/>
    <w:rsid w:val="006424E5"/>
    <w:rsid w:val="0064255B"/>
    <w:rsid w:val="00642AB0"/>
    <w:rsid w:val="00642E7D"/>
    <w:rsid w:val="00643F47"/>
    <w:rsid w:val="00643FC5"/>
    <w:rsid w:val="00644096"/>
    <w:rsid w:val="006443D0"/>
    <w:rsid w:val="006446A5"/>
    <w:rsid w:val="0064486C"/>
    <w:rsid w:val="00644AE7"/>
    <w:rsid w:val="00644BD6"/>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872"/>
    <w:rsid w:val="00650DD4"/>
    <w:rsid w:val="00651140"/>
    <w:rsid w:val="00651170"/>
    <w:rsid w:val="006511B8"/>
    <w:rsid w:val="00651394"/>
    <w:rsid w:val="00651465"/>
    <w:rsid w:val="00651A12"/>
    <w:rsid w:val="00651A31"/>
    <w:rsid w:val="00651A4C"/>
    <w:rsid w:val="00651E94"/>
    <w:rsid w:val="00652708"/>
    <w:rsid w:val="00653279"/>
    <w:rsid w:val="00654584"/>
    <w:rsid w:val="00654A9B"/>
    <w:rsid w:val="006550A4"/>
    <w:rsid w:val="006551B4"/>
    <w:rsid w:val="006558E5"/>
    <w:rsid w:val="00655C54"/>
    <w:rsid w:val="00656666"/>
    <w:rsid w:val="0065692A"/>
    <w:rsid w:val="00657017"/>
    <w:rsid w:val="006577EB"/>
    <w:rsid w:val="00657B8D"/>
    <w:rsid w:val="00657DCD"/>
    <w:rsid w:val="00657DEC"/>
    <w:rsid w:val="00657FCF"/>
    <w:rsid w:val="006600F3"/>
    <w:rsid w:val="00660409"/>
    <w:rsid w:val="006605CF"/>
    <w:rsid w:val="00660948"/>
    <w:rsid w:val="006609F8"/>
    <w:rsid w:val="00660F8C"/>
    <w:rsid w:val="00661AAD"/>
    <w:rsid w:val="00661EBF"/>
    <w:rsid w:val="0066257A"/>
    <w:rsid w:val="00662717"/>
    <w:rsid w:val="0066277B"/>
    <w:rsid w:val="006629F5"/>
    <w:rsid w:val="006630AB"/>
    <w:rsid w:val="006632B0"/>
    <w:rsid w:val="006637B3"/>
    <w:rsid w:val="00663AFE"/>
    <w:rsid w:val="00664234"/>
    <w:rsid w:val="00664591"/>
    <w:rsid w:val="00664901"/>
    <w:rsid w:val="006649E0"/>
    <w:rsid w:val="00664F0E"/>
    <w:rsid w:val="00664F67"/>
    <w:rsid w:val="006652D3"/>
    <w:rsid w:val="00665480"/>
    <w:rsid w:val="00665749"/>
    <w:rsid w:val="0066589C"/>
    <w:rsid w:val="00666330"/>
    <w:rsid w:val="006667C6"/>
    <w:rsid w:val="00666A8C"/>
    <w:rsid w:val="006673F7"/>
    <w:rsid w:val="00667B30"/>
    <w:rsid w:val="00667B53"/>
    <w:rsid w:val="00670735"/>
    <w:rsid w:val="0067110E"/>
    <w:rsid w:val="0067157F"/>
    <w:rsid w:val="006718A0"/>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DDA"/>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B86"/>
    <w:rsid w:val="00677D4A"/>
    <w:rsid w:val="00680255"/>
    <w:rsid w:val="0068095E"/>
    <w:rsid w:val="00680BEC"/>
    <w:rsid w:val="00681358"/>
    <w:rsid w:val="00681722"/>
    <w:rsid w:val="00682042"/>
    <w:rsid w:val="0068234C"/>
    <w:rsid w:val="00682A8F"/>
    <w:rsid w:val="00682F5A"/>
    <w:rsid w:val="0068329B"/>
    <w:rsid w:val="006835E8"/>
    <w:rsid w:val="00683FFC"/>
    <w:rsid w:val="00684427"/>
    <w:rsid w:val="00684908"/>
    <w:rsid w:val="00684953"/>
    <w:rsid w:val="00684969"/>
    <w:rsid w:val="00684A82"/>
    <w:rsid w:val="00684B6C"/>
    <w:rsid w:val="00684D08"/>
    <w:rsid w:val="00685163"/>
    <w:rsid w:val="00685C59"/>
    <w:rsid w:val="00685CF7"/>
    <w:rsid w:val="00685D13"/>
    <w:rsid w:val="00685F57"/>
    <w:rsid w:val="00686188"/>
    <w:rsid w:val="006862BE"/>
    <w:rsid w:val="00686FCD"/>
    <w:rsid w:val="006876C7"/>
    <w:rsid w:val="00687729"/>
    <w:rsid w:val="006878F3"/>
    <w:rsid w:val="00687DBB"/>
    <w:rsid w:val="00690465"/>
    <w:rsid w:val="00690875"/>
    <w:rsid w:val="00690B50"/>
    <w:rsid w:val="00690BA3"/>
    <w:rsid w:val="006910BA"/>
    <w:rsid w:val="0069121E"/>
    <w:rsid w:val="00691346"/>
    <w:rsid w:val="006918ED"/>
    <w:rsid w:val="00691BC6"/>
    <w:rsid w:val="006921BD"/>
    <w:rsid w:val="00693075"/>
    <w:rsid w:val="006930A3"/>
    <w:rsid w:val="006933C9"/>
    <w:rsid w:val="006934E5"/>
    <w:rsid w:val="0069358C"/>
    <w:rsid w:val="006939F3"/>
    <w:rsid w:val="0069424A"/>
    <w:rsid w:val="0069446A"/>
    <w:rsid w:val="00694498"/>
    <w:rsid w:val="00694C08"/>
    <w:rsid w:val="00694D5D"/>
    <w:rsid w:val="00694E59"/>
    <w:rsid w:val="006955A5"/>
    <w:rsid w:val="00695E48"/>
    <w:rsid w:val="00696478"/>
    <w:rsid w:val="00696F88"/>
    <w:rsid w:val="0069733E"/>
    <w:rsid w:val="006977CC"/>
    <w:rsid w:val="00697B5D"/>
    <w:rsid w:val="006A0281"/>
    <w:rsid w:val="006A0359"/>
    <w:rsid w:val="006A1459"/>
    <w:rsid w:val="006A1830"/>
    <w:rsid w:val="006A1831"/>
    <w:rsid w:val="006A21DF"/>
    <w:rsid w:val="006A23A6"/>
    <w:rsid w:val="006A3056"/>
    <w:rsid w:val="006A35BD"/>
    <w:rsid w:val="006A35CD"/>
    <w:rsid w:val="006A369C"/>
    <w:rsid w:val="006A3874"/>
    <w:rsid w:val="006A395C"/>
    <w:rsid w:val="006A3DD5"/>
    <w:rsid w:val="006A3FD2"/>
    <w:rsid w:val="006A4095"/>
    <w:rsid w:val="006A4120"/>
    <w:rsid w:val="006A46A7"/>
    <w:rsid w:val="006A4937"/>
    <w:rsid w:val="006A4A4E"/>
    <w:rsid w:val="006A50BA"/>
    <w:rsid w:val="006A5591"/>
    <w:rsid w:val="006A5C86"/>
    <w:rsid w:val="006A60DA"/>
    <w:rsid w:val="006A61F2"/>
    <w:rsid w:val="006A6ED0"/>
    <w:rsid w:val="006A7836"/>
    <w:rsid w:val="006A7C5D"/>
    <w:rsid w:val="006B06D5"/>
    <w:rsid w:val="006B086D"/>
    <w:rsid w:val="006B10DF"/>
    <w:rsid w:val="006B1BF8"/>
    <w:rsid w:val="006B1CCC"/>
    <w:rsid w:val="006B1FBC"/>
    <w:rsid w:val="006B2253"/>
    <w:rsid w:val="006B264B"/>
    <w:rsid w:val="006B290F"/>
    <w:rsid w:val="006B32CC"/>
    <w:rsid w:val="006B3348"/>
    <w:rsid w:val="006B335C"/>
    <w:rsid w:val="006B341A"/>
    <w:rsid w:val="006B35C6"/>
    <w:rsid w:val="006B3728"/>
    <w:rsid w:val="006B3CD9"/>
    <w:rsid w:val="006B3D8C"/>
    <w:rsid w:val="006B3DA8"/>
    <w:rsid w:val="006B400B"/>
    <w:rsid w:val="006B4BEC"/>
    <w:rsid w:val="006B4C45"/>
    <w:rsid w:val="006B4E3A"/>
    <w:rsid w:val="006B4E72"/>
    <w:rsid w:val="006B4F38"/>
    <w:rsid w:val="006B4F60"/>
    <w:rsid w:val="006B5079"/>
    <w:rsid w:val="006B53B5"/>
    <w:rsid w:val="006B5A02"/>
    <w:rsid w:val="006B5A8F"/>
    <w:rsid w:val="006B5B24"/>
    <w:rsid w:val="006B5BDC"/>
    <w:rsid w:val="006B5E41"/>
    <w:rsid w:val="006B6253"/>
    <w:rsid w:val="006B6344"/>
    <w:rsid w:val="006B65E5"/>
    <w:rsid w:val="006B6EB1"/>
    <w:rsid w:val="006B6F0B"/>
    <w:rsid w:val="006B7626"/>
    <w:rsid w:val="006B77EA"/>
    <w:rsid w:val="006B78B7"/>
    <w:rsid w:val="006B79B1"/>
    <w:rsid w:val="006B79F4"/>
    <w:rsid w:val="006C0499"/>
    <w:rsid w:val="006C0750"/>
    <w:rsid w:val="006C0E47"/>
    <w:rsid w:val="006C10D5"/>
    <w:rsid w:val="006C146A"/>
    <w:rsid w:val="006C2438"/>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D06B3"/>
    <w:rsid w:val="006D0DAB"/>
    <w:rsid w:val="006D10E7"/>
    <w:rsid w:val="006D135E"/>
    <w:rsid w:val="006D1429"/>
    <w:rsid w:val="006D17A4"/>
    <w:rsid w:val="006D1AB2"/>
    <w:rsid w:val="006D2351"/>
    <w:rsid w:val="006D239C"/>
    <w:rsid w:val="006D25C7"/>
    <w:rsid w:val="006D28A7"/>
    <w:rsid w:val="006D290A"/>
    <w:rsid w:val="006D3165"/>
    <w:rsid w:val="006D31C3"/>
    <w:rsid w:val="006D3223"/>
    <w:rsid w:val="006D3C5B"/>
    <w:rsid w:val="006D3E2A"/>
    <w:rsid w:val="006D408E"/>
    <w:rsid w:val="006D42E2"/>
    <w:rsid w:val="006D4810"/>
    <w:rsid w:val="006D59EE"/>
    <w:rsid w:val="006D5AD4"/>
    <w:rsid w:val="006D6220"/>
    <w:rsid w:val="006D62AB"/>
    <w:rsid w:val="006D697C"/>
    <w:rsid w:val="006D69F9"/>
    <w:rsid w:val="006D6DA5"/>
    <w:rsid w:val="006D7219"/>
    <w:rsid w:val="006D7315"/>
    <w:rsid w:val="006D7330"/>
    <w:rsid w:val="006D7B6A"/>
    <w:rsid w:val="006E08E4"/>
    <w:rsid w:val="006E09A8"/>
    <w:rsid w:val="006E0A34"/>
    <w:rsid w:val="006E0CC1"/>
    <w:rsid w:val="006E0DA2"/>
    <w:rsid w:val="006E0F17"/>
    <w:rsid w:val="006E1341"/>
    <w:rsid w:val="006E13DC"/>
    <w:rsid w:val="006E159E"/>
    <w:rsid w:val="006E1752"/>
    <w:rsid w:val="006E1F1F"/>
    <w:rsid w:val="006E3403"/>
    <w:rsid w:val="006E3408"/>
    <w:rsid w:val="006E3A57"/>
    <w:rsid w:val="006E412D"/>
    <w:rsid w:val="006E44A7"/>
    <w:rsid w:val="006E453B"/>
    <w:rsid w:val="006E519C"/>
    <w:rsid w:val="006E525A"/>
    <w:rsid w:val="006E54E1"/>
    <w:rsid w:val="006E5663"/>
    <w:rsid w:val="006E5C1E"/>
    <w:rsid w:val="006E5F04"/>
    <w:rsid w:val="006E65E2"/>
    <w:rsid w:val="006E662D"/>
    <w:rsid w:val="006E6697"/>
    <w:rsid w:val="006E7085"/>
    <w:rsid w:val="006E72D4"/>
    <w:rsid w:val="006E7383"/>
    <w:rsid w:val="006E73BD"/>
    <w:rsid w:val="006E7836"/>
    <w:rsid w:val="006E7F17"/>
    <w:rsid w:val="006F0339"/>
    <w:rsid w:val="006F0624"/>
    <w:rsid w:val="006F0CCD"/>
    <w:rsid w:val="006F1161"/>
    <w:rsid w:val="006F158E"/>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5576"/>
    <w:rsid w:val="006F61FC"/>
    <w:rsid w:val="006F65C9"/>
    <w:rsid w:val="006F73DC"/>
    <w:rsid w:val="006F7435"/>
    <w:rsid w:val="007002D7"/>
    <w:rsid w:val="007006D6"/>
    <w:rsid w:val="00700D12"/>
    <w:rsid w:val="00700D3F"/>
    <w:rsid w:val="00700F67"/>
    <w:rsid w:val="00700FC3"/>
    <w:rsid w:val="00701041"/>
    <w:rsid w:val="0070128B"/>
    <w:rsid w:val="00702159"/>
    <w:rsid w:val="00702334"/>
    <w:rsid w:val="00702B46"/>
    <w:rsid w:val="00702C55"/>
    <w:rsid w:val="00702D05"/>
    <w:rsid w:val="00702DFF"/>
    <w:rsid w:val="00703165"/>
    <w:rsid w:val="007034AA"/>
    <w:rsid w:val="007034CB"/>
    <w:rsid w:val="0070391A"/>
    <w:rsid w:val="00703C33"/>
    <w:rsid w:val="00704344"/>
    <w:rsid w:val="0070447D"/>
    <w:rsid w:val="00704900"/>
    <w:rsid w:val="00704ACF"/>
    <w:rsid w:val="00704BDA"/>
    <w:rsid w:val="00704DB3"/>
    <w:rsid w:val="00704E76"/>
    <w:rsid w:val="00704FD0"/>
    <w:rsid w:val="0070533D"/>
    <w:rsid w:val="00705373"/>
    <w:rsid w:val="007059AF"/>
    <w:rsid w:val="007059F0"/>
    <w:rsid w:val="00705BDE"/>
    <w:rsid w:val="00706532"/>
    <w:rsid w:val="00706F8C"/>
    <w:rsid w:val="007070F5"/>
    <w:rsid w:val="0070773E"/>
    <w:rsid w:val="007077DF"/>
    <w:rsid w:val="007077EF"/>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C9B"/>
    <w:rsid w:val="00713DBF"/>
    <w:rsid w:val="00713DE1"/>
    <w:rsid w:val="00713F0D"/>
    <w:rsid w:val="007140F2"/>
    <w:rsid w:val="00714266"/>
    <w:rsid w:val="007142EA"/>
    <w:rsid w:val="007149E3"/>
    <w:rsid w:val="007150C5"/>
    <w:rsid w:val="0071562B"/>
    <w:rsid w:val="00715879"/>
    <w:rsid w:val="00715F29"/>
    <w:rsid w:val="00716038"/>
    <w:rsid w:val="00716909"/>
    <w:rsid w:val="00716B79"/>
    <w:rsid w:val="00716CA0"/>
    <w:rsid w:val="007172CD"/>
    <w:rsid w:val="00717BCF"/>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A4"/>
    <w:rsid w:val="007250A6"/>
    <w:rsid w:val="00725F9A"/>
    <w:rsid w:val="007264BA"/>
    <w:rsid w:val="007267AF"/>
    <w:rsid w:val="0072693B"/>
    <w:rsid w:val="00726CE6"/>
    <w:rsid w:val="00727193"/>
    <w:rsid w:val="0072798F"/>
    <w:rsid w:val="0073015E"/>
    <w:rsid w:val="00730797"/>
    <w:rsid w:val="00730D1B"/>
    <w:rsid w:val="00730DA0"/>
    <w:rsid w:val="00731071"/>
    <w:rsid w:val="00731270"/>
    <w:rsid w:val="00731986"/>
    <w:rsid w:val="00731C0F"/>
    <w:rsid w:val="0073218C"/>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E76"/>
    <w:rsid w:val="00735417"/>
    <w:rsid w:val="007356F9"/>
    <w:rsid w:val="00735A8F"/>
    <w:rsid w:val="00736131"/>
    <w:rsid w:val="0073642E"/>
    <w:rsid w:val="0073647F"/>
    <w:rsid w:val="0073666D"/>
    <w:rsid w:val="007367AF"/>
    <w:rsid w:val="00736D52"/>
    <w:rsid w:val="00736DF6"/>
    <w:rsid w:val="007372D5"/>
    <w:rsid w:val="007372DA"/>
    <w:rsid w:val="007377C4"/>
    <w:rsid w:val="00737AC1"/>
    <w:rsid w:val="00737D95"/>
    <w:rsid w:val="007405C0"/>
    <w:rsid w:val="00740614"/>
    <w:rsid w:val="00740747"/>
    <w:rsid w:val="00740A38"/>
    <w:rsid w:val="00741274"/>
    <w:rsid w:val="0074131B"/>
    <w:rsid w:val="00741839"/>
    <w:rsid w:val="00741C54"/>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E19"/>
    <w:rsid w:val="007452A1"/>
    <w:rsid w:val="0074553D"/>
    <w:rsid w:val="00745F2E"/>
    <w:rsid w:val="00746041"/>
    <w:rsid w:val="00746A6D"/>
    <w:rsid w:val="00746FD1"/>
    <w:rsid w:val="00747D2A"/>
    <w:rsid w:val="00750299"/>
    <w:rsid w:val="007505AE"/>
    <w:rsid w:val="007505FB"/>
    <w:rsid w:val="0075063F"/>
    <w:rsid w:val="007507DC"/>
    <w:rsid w:val="00750BE6"/>
    <w:rsid w:val="00750E88"/>
    <w:rsid w:val="0075133B"/>
    <w:rsid w:val="00751627"/>
    <w:rsid w:val="00751D94"/>
    <w:rsid w:val="00751DBC"/>
    <w:rsid w:val="00751FEE"/>
    <w:rsid w:val="007521F9"/>
    <w:rsid w:val="00752609"/>
    <w:rsid w:val="00752990"/>
    <w:rsid w:val="00752B7C"/>
    <w:rsid w:val="00752E92"/>
    <w:rsid w:val="0075322B"/>
    <w:rsid w:val="0075331B"/>
    <w:rsid w:val="00753709"/>
    <w:rsid w:val="00753FC3"/>
    <w:rsid w:val="00754132"/>
    <w:rsid w:val="00754414"/>
    <w:rsid w:val="00754D52"/>
    <w:rsid w:val="00754FA9"/>
    <w:rsid w:val="00755668"/>
    <w:rsid w:val="007558DC"/>
    <w:rsid w:val="00755FD3"/>
    <w:rsid w:val="0075603F"/>
    <w:rsid w:val="00756E3A"/>
    <w:rsid w:val="007572EB"/>
    <w:rsid w:val="00757365"/>
    <w:rsid w:val="00757372"/>
    <w:rsid w:val="007579AC"/>
    <w:rsid w:val="00757C45"/>
    <w:rsid w:val="00757EAF"/>
    <w:rsid w:val="00757F71"/>
    <w:rsid w:val="007600D3"/>
    <w:rsid w:val="007605E9"/>
    <w:rsid w:val="00760709"/>
    <w:rsid w:val="00760932"/>
    <w:rsid w:val="007619AD"/>
    <w:rsid w:val="00761A80"/>
    <w:rsid w:val="00761AAD"/>
    <w:rsid w:val="00761C08"/>
    <w:rsid w:val="00761F36"/>
    <w:rsid w:val="00762087"/>
    <w:rsid w:val="007626DE"/>
    <w:rsid w:val="00762E47"/>
    <w:rsid w:val="00762EA6"/>
    <w:rsid w:val="00764114"/>
    <w:rsid w:val="00764778"/>
    <w:rsid w:val="00764ECF"/>
    <w:rsid w:val="00765421"/>
    <w:rsid w:val="0076546D"/>
    <w:rsid w:val="00765C63"/>
    <w:rsid w:val="00765E08"/>
    <w:rsid w:val="00766479"/>
    <w:rsid w:val="00766A2B"/>
    <w:rsid w:val="00766AE2"/>
    <w:rsid w:val="00766B67"/>
    <w:rsid w:val="00766DDD"/>
    <w:rsid w:val="00766FAB"/>
    <w:rsid w:val="007670F0"/>
    <w:rsid w:val="007704DE"/>
    <w:rsid w:val="007709CD"/>
    <w:rsid w:val="00770C60"/>
    <w:rsid w:val="00770E78"/>
    <w:rsid w:val="007719ED"/>
    <w:rsid w:val="00771CCA"/>
    <w:rsid w:val="00771D69"/>
    <w:rsid w:val="007726A7"/>
    <w:rsid w:val="007726F1"/>
    <w:rsid w:val="0077302C"/>
    <w:rsid w:val="00773B75"/>
    <w:rsid w:val="00773D5E"/>
    <w:rsid w:val="007742C2"/>
    <w:rsid w:val="007743F6"/>
    <w:rsid w:val="00775C1B"/>
    <w:rsid w:val="007763AA"/>
    <w:rsid w:val="007764EE"/>
    <w:rsid w:val="00776FEC"/>
    <w:rsid w:val="00777437"/>
    <w:rsid w:val="00777560"/>
    <w:rsid w:val="007775C2"/>
    <w:rsid w:val="0078053D"/>
    <w:rsid w:val="00780611"/>
    <w:rsid w:val="007807C1"/>
    <w:rsid w:val="007810AF"/>
    <w:rsid w:val="0078177A"/>
    <w:rsid w:val="00782788"/>
    <w:rsid w:val="0078284E"/>
    <w:rsid w:val="00782DA9"/>
    <w:rsid w:val="00783107"/>
    <w:rsid w:val="007832CA"/>
    <w:rsid w:val="00783E94"/>
    <w:rsid w:val="007845B7"/>
    <w:rsid w:val="0078481B"/>
    <w:rsid w:val="007848B7"/>
    <w:rsid w:val="00784ECA"/>
    <w:rsid w:val="00785275"/>
    <w:rsid w:val="007852A8"/>
    <w:rsid w:val="00785638"/>
    <w:rsid w:val="007857B4"/>
    <w:rsid w:val="007857D8"/>
    <w:rsid w:val="00785866"/>
    <w:rsid w:val="007859BD"/>
    <w:rsid w:val="00786000"/>
    <w:rsid w:val="0078603F"/>
    <w:rsid w:val="0078611C"/>
    <w:rsid w:val="00786356"/>
    <w:rsid w:val="00786FB4"/>
    <w:rsid w:val="0078755B"/>
    <w:rsid w:val="00787980"/>
    <w:rsid w:val="00787E3B"/>
    <w:rsid w:val="00787EC1"/>
    <w:rsid w:val="0079028B"/>
    <w:rsid w:val="00790A2D"/>
    <w:rsid w:val="00790B4E"/>
    <w:rsid w:val="00790CB5"/>
    <w:rsid w:val="00790E56"/>
    <w:rsid w:val="00791A3F"/>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B72"/>
    <w:rsid w:val="00795D15"/>
    <w:rsid w:val="00795FAA"/>
    <w:rsid w:val="007960BE"/>
    <w:rsid w:val="00796765"/>
    <w:rsid w:val="007969BD"/>
    <w:rsid w:val="00797356"/>
    <w:rsid w:val="0079779B"/>
    <w:rsid w:val="00797E04"/>
    <w:rsid w:val="007A08A2"/>
    <w:rsid w:val="007A08A4"/>
    <w:rsid w:val="007A0F25"/>
    <w:rsid w:val="007A123C"/>
    <w:rsid w:val="007A1632"/>
    <w:rsid w:val="007A1829"/>
    <w:rsid w:val="007A1A5A"/>
    <w:rsid w:val="007A1B22"/>
    <w:rsid w:val="007A1C55"/>
    <w:rsid w:val="007A1FB0"/>
    <w:rsid w:val="007A22CE"/>
    <w:rsid w:val="007A2534"/>
    <w:rsid w:val="007A2C48"/>
    <w:rsid w:val="007A2D8C"/>
    <w:rsid w:val="007A2DF2"/>
    <w:rsid w:val="007A2EC9"/>
    <w:rsid w:val="007A3474"/>
    <w:rsid w:val="007A35B8"/>
    <w:rsid w:val="007A36FE"/>
    <w:rsid w:val="007A380B"/>
    <w:rsid w:val="007A3B1F"/>
    <w:rsid w:val="007A3F6E"/>
    <w:rsid w:val="007A4605"/>
    <w:rsid w:val="007A4C89"/>
    <w:rsid w:val="007A4E4B"/>
    <w:rsid w:val="007A5394"/>
    <w:rsid w:val="007A5A43"/>
    <w:rsid w:val="007A5AA9"/>
    <w:rsid w:val="007A5B02"/>
    <w:rsid w:val="007A68BF"/>
    <w:rsid w:val="007A6E31"/>
    <w:rsid w:val="007A7007"/>
    <w:rsid w:val="007A7ACB"/>
    <w:rsid w:val="007A7CDE"/>
    <w:rsid w:val="007B0BEC"/>
    <w:rsid w:val="007B138C"/>
    <w:rsid w:val="007B13AA"/>
    <w:rsid w:val="007B221C"/>
    <w:rsid w:val="007B291C"/>
    <w:rsid w:val="007B34A4"/>
    <w:rsid w:val="007B3A43"/>
    <w:rsid w:val="007B3E89"/>
    <w:rsid w:val="007B4E24"/>
    <w:rsid w:val="007B528E"/>
    <w:rsid w:val="007B5509"/>
    <w:rsid w:val="007B621C"/>
    <w:rsid w:val="007B64B7"/>
    <w:rsid w:val="007B692F"/>
    <w:rsid w:val="007B6A58"/>
    <w:rsid w:val="007B6F23"/>
    <w:rsid w:val="007B74A3"/>
    <w:rsid w:val="007B75FE"/>
    <w:rsid w:val="007B7756"/>
    <w:rsid w:val="007B7F8A"/>
    <w:rsid w:val="007C06A8"/>
    <w:rsid w:val="007C0B2C"/>
    <w:rsid w:val="007C103D"/>
    <w:rsid w:val="007C1079"/>
    <w:rsid w:val="007C14EE"/>
    <w:rsid w:val="007C1537"/>
    <w:rsid w:val="007C1E94"/>
    <w:rsid w:val="007C25C9"/>
    <w:rsid w:val="007C2D23"/>
    <w:rsid w:val="007C2F60"/>
    <w:rsid w:val="007C2F71"/>
    <w:rsid w:val="007C335A"/>
    <w:rsid w:val="007C3E71"/>
    <w:rsid w:val="007C48A8"/>
    <w:rsid w:val="007C4900"/>
    <w:rsid w:val="007C4DAA"/>
    <w:rsid w:val="007C53D3"/>
    <w:rsid w:val="007C56E9"/>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6C1"/>
    <w:rsid w:val="007D2D68"/>
    <w:rsid w:val="007D2E32"/>
    <w:rsid w:val="007D3A5B"/>
    <w:rsid w:val="007D3B03"/>
    <w:rsid w:val="007D3D49"/>
    <w:rsid w:val="007D42F7"/>
    <w:rsid w:val="007D435F"/>
    <w:rsid w:val="007D46F6"/>
    <w:rsid w:val="007D4824"/>
    <w:rsid w:val="007D512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4BA"/>
    <w:rsid w:val="007E05B3"/>
    <w:rsid w:val="007E0849"/>
    <w:rsid w:val="007E0C31"/>
    <w:rsid w:val="007E0CB2"/>
    <w:rsid w:val="007E0DD3"/>
    <w:rsid w:val="007E118B"/>
    <w:rsid w:val="007E16D9"/>
    <w:rsid w:val="007E2077"/>
    <w:rsid w:val="007E28E0"/>
    <w:rsid w:val="007E28E3"/>
    <w:rsid w:val="007E2EF9"/>
    <w:rsid w:val="007E3174"/>
    <w:rsid w:val="007E34E3"/>
    <w:rsid w:val="007E3898"/>
    <w:rsid w:val="007E38D7"/>
    <w:rsid w:val="007E3A05"/>
    <w:rsid w:val="007E3B85"/>
    <w:rsid w:val="007E3D27"/>
    <w:rsid w:val="007E3DB5"/>
    <w:rsid w:val="007E3ED4"/>
    <w:rsid w:val="007E432B"/>
    <w:rsid w:val="007E460A"/>
    <w:rsid w:val="007E4EF3"/>
    <w:rsid w:val="007E5271"/>
    <w:rsid w:val="007E5F5F"/>
    <w:rsid w:val="007E620F"/>
    <w:rsid w:val="007E64EC"/>
    <w:rsid w:val="007E66C3"/>
    <w:rsid w:val="007E68B0"/>
    <w:rsid w:val="007E6933"/>
    <w:rsid w:val="007E6E66"/>
    <w:rsid w:val="007E7153"/>
    <w:rsid w:val="007E720D"/>
    <w:rsid w:val="007E740C"/>
    <w:rsid w:val="007E7453"/>
    <w:rsid w:val="007E775F"/>
    <w:rsid w:val="007E7858"/>
    <w:rsid w:val="007E7C3E"/>
    <w:rsid w:val="007E7E86"/>
    <w:rsid w:val="007F04F3"/>
    <w:rsid w:val="007F1254"/>
    <w:rsid w:val="007F13D7"/>
    <w:rsid w:val="007F1C18"/>
    <w:rsid w:val="007F237F"/>
    <w:rsid w:val="007F26EC"/>
    <w:rsid w:val="007F29B7"/>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1EC"/>
    <w:rsid w:val="007F6371"/>
    <w:rsid w:val="007F6495"/>
    <w:rsid w:val="007F6689"/>
    <w:rsid w:val="007F677D"/>
    <w:rsid w:val="007F70A4"/>
    <w:rsid w:val="007F72B6"/>
    <w:rsid w:val="007F7382"/>
    <w:rsid w:val="007F7471"/>
    <w:rsid w:val="007F750B"/>
    <w:rsid w:val="007F7634"/>
    <w:rsid w:val="007F7944"/>
    <w:rsid w:val="007F79CD"/>
    <w:rsid w:val="007F7A0F"/>
    <w:rsid w:val="007F7E98"/>
    <w:rsid w:val="007F7F8D"/>
    <w:rsid w:val="00800FAC"/>
    <w:rsid w:val="008011A7"/>
    <w:rsid w:val="00801A7B"/>
    <w:rsid w:val="00801B18"/>
    <w:rsid w:val="008021B6"/>
    <w:rsid w:val="008022F5"/>
    <w:rsid w:val="008029AE"/>
    <w:rsid w:val="00802C2D"/>
    <w:rsid w:val="008030A2"/>
    <w:rsid w:val="0080311A"/>
    <w:rsid w:val="00803EA9"/>
    <w:rsid w:val="008042AD"/>
    <w:rsid w:val="00804A2A"/>
    <w:rsid w:val="00804EC6"/>
    <w:rsid w:val="00805355"/>
    <w:rsid w:val="008057A5"/>
    <w:rsid w:val="00805B99"/>
    <w:rsid w:val="00805BA7"/>
    <w:rsid w:val="00805C26"/>
    <w:rsid w:val="00806376"/>
    <w:rsid w:val="00806560"/>
    <w:rsid w:val="00806613"/>
    <w:rsid w:val="00806A55"/>
    <w:rsid w:val="00810015"/>
    <w:rsid w:val="008103E5"/>
    <w:rsid w:val="00810AC2"/>
    <w:rsid w:val="00810B89"/>
    <w:rsid w:val="00811546"/>
    <w:rsid w:val="00811742"/>
    <w:rsid w:val="00811ACB"/>
    <w:rsid w:val="00811BDE"/>
    <w:rsid w:val="00811C4B"/>
    <w:rsid w:val="008122F5"/>
    <w:rsid w:val="00812818"/>
    <w:rsid w:val="00812A54"/>
    <w:rsid w:val="008134ED"/>
    <w:rsid w:val="00813673"/>
    <w:rsid w:val="0081451D"/>
    <w:rsid w:val="00814776"/>
    <w:rsid w:val="00814F1B"/>
    <w:rsid w:val="008150FA"/>
    <w:rsid w:val="008154CC"/>
    <w:rsid w:val="00815F40"/>
    <w:rsid w:val="00816127"/>
    <w:rsid w:val="008161D3"/>
    <w:rsid w:val="00816529"/>
    <w:rsid w:val="00816BA2"/>
    <w:rsid w:val="00816C3A"/>
    <w:rsid w:val="00816DCD"/>
    <w:rsid w:val="00817033"/>
    <w:rsid w:val="00817678"/>
    <w:rsid w:val="008200CA"/>
    <w:rsid w:val="00820A54"/>
    <w:rsid w:val="00820C3A"/>
    <w:rsid w:val="00821229"/>
    <w:rsid w:val="008216E6"/>
    <w:rsid w:val="00821ECB"/>
    <w:rsid w:val="00822012"/>
    <w:rsid w:val="0082214B"/>
    <w:rsid w:val="008222A3"/>
    <w:rsid w:val="008222E3"/>
    <w:rsid w:val="00822CDE"/>
    <w:rsid w:val="00822EB2"/>
    <w:rsid w:val="0082323E"/>
    <w:rsid w:val="00823565"/>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30103"/>
    <w:rsid w:val="008303F2"/>
    <w:rsid w:val="008303FB"/>
    <w:rsid w:val="0083088A"/>
    <w:rsid w:val="00831007"/>
    <w:rsid w:val="0083110C"/>
    <w:rsid w:val="008314E4"/>
    <w:rsid w:val="0083166C"/>
    <w:rsid w:val="00831A43"/>
    <w:rsid w:val="00831E21"/>
    <w:rsid w:val="00831F7A"/>
    <w:rsid w:val="00832BDE"/>
    <w:rsid w:val="00832CDC"/>
    <w:rsid w:val="00832ED2"/>
    <w:rsid w:val="00833693"/>
    <w:rsid w:val="00833C75"/>
    <w:rsid w:val="0083482A"/>
    <w:rsid w:val="00834873"/>
    <w:rsid w:val="00834C5D"/>
    <w:rsid w:val="00835106"/>
    <w:rsid w:val="00835352"/>
    <w:rsid w:val="00835B57"/>
    <w:rsid w:val="00836448"/>
    <w:rsid w:val="00836626"/>
    <w:rsid w:val="00836B47"/>
    <w:rsid w:val="00837381"/>
    <w:rsid w:val="008376E7"/>
    <w:rsid w:val="008378FC"/>
    <w:rsid w:val="00837B00"/>
    <w:rsid w:val="00837D26"/>
    <w:rsid w:val="00837EB4"/>
    <w:rsid w:val="008401D6"/>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98A"/>
    <w:rsid w:val="00842B91"/>
    <w:rsid w:val="00842CE2"/>
    <w:rsid w:val="00842FB4"/>
    <w:rsid w:val="00842FE0"/>
    <w:rsid w:val="00843367"/>
    <w:rsid w:val="008440FA"/>
    <w:rsid w:val="0084415E"/>
    <w:rsid w:val="008444F9"/>
    <w:rsid w:val="008448D1"/>
    <w:rsid w:val="00844A0F"/>
    <w:rsid w:val="00844E10"/>
    <w:rsid w:val="00844EA3"/>
    <w:rsid w:val="00844ED4"/>
    <w:rsid w:val="00845064"/>
    <w:rsid w:val="008459D5"/>
    <w:rsid w:val="00845CDE"/>
    <w:rsid w:val="00845D14"/>
    <w:rsid w:val="00845D4F"/>
    <w:rsid w:val="00846161"/>
    <w:rsid w:val="008463F6"/>
    <w:rsid w:val="0084658C"/>
    <w:rsid w:val="0084687D"/>
    <w:rsid w:val="00846DB0"/>
    <w:rsid w:val="0084720C"/>
    <w:rsid w:val="00847691"/>
    <w:rsid w:val="00847930"/>
    <w:rsid w:val="00847BFD"/>
    <w:rsid w:val="00847DEC"/>
    <w:rsid w:val="00850234"/>
    <w:rsid w:val="00850387"/>
    <w:rsid w:val="008505EC"/>
    <w:rsid w:val="00850788"/>
    <w:rsid w:val="00850AD3"/>
    <w:rsid w:val="00850BBC"/>
    <w:rsid w:val="00850FF1"/>
    <w:rsid w:val="00851417"/>
    <w:rsid w:val="00851C97"/>
    <w:rsid w:val="00851D41"/>
    <w:rsid w:val="00851D9E"/>
    <w:rsid w:val="00851F14"/>
    <w:rsid w:val="00852303"/>
    <w:rsid w:val="0085231D"/>
    <w:rsid w:val="0085249D"/>
    <w:rsid w:val="00852536"/>
    <w:rsid w:val="0085268A"/>
    <w:rsid w:val="008529B4"/>
    <w:rsid w:val="0085352E"/>
    <w:rsid w:val="008537A1"/>
    <w:rsid w:val="008537C0"/>
    <w:rsid w:val="00853FFE"/>
    <w:rsid w:val="008547AE"/>
    <w:rsid w:val="0085498E"/>
    <w:rsid w:val="00854BDA"/>
    <w:rsid w:val="008552E2"/>
    <w:rsid w:val="00855690"/>
    <w:rsid w:val="00855746"/>
    <w:rsid w:val="00855F51"/>
    <w:rsid w:val="008566D2"/>
    <w:rsid w:val="008567D3"/>
    <w:rsid w:val="00856D48"/>
    <w:rsid w:val="00857A1F"/>
    <w:rsid w:val="00857ABD"/>
    <w:rsid w:val="00857C71"/>
    <w:rsid w:val="00857ED1"/>
    <w:rsid w:val="00857F04"/>
    <w:rsid w:val="00857FB6"/>
    <w:rsid w:val="00860116"/>
    <w:rsid w:val="008602E3"/>
    <w:rsid w:val="008603B1"/>
    <w:rsid w:val="008607F8"/>
    <w:rsid w:val="00860FBE"/>
    <w:rsid w:val="00861EC5"/>
    <w:rsid w:val="008624FC"/>
    <w:rsid w:val="00862B09"/>
    <w:rsid w:val="00862E0F"/>
    <w:rsid w:val="00862EF1"/>
    <w:rsid w:val="00863014"/>
    <w:rsid w:val="00863426"/>
    <w:rsid w:val="00863455"/>
    <w:rsid w:val="008637DF"/>
    <w:rsid w:val="0086383E"/>
    <w:rsid w:val="00863EB3"/>
    <w:rsid w:val="008642A8"/>
    <w:rsid w:val="0086580F"/>
    <w:rsid w:val="00865A10"/>
    <w:rsid w:val="008661AE"/>
    <w:rsid w:val="00866251"/>
    <w:rsid w:val="008666D1"/>
    <w:rsid w:val="00866718"/>
    <w:rsid w:val="008667BC"/>
    <w:rsid w:val="008667E2"/>
    <w:rsid w:val="00866B4D"/>
    <w:rsid w:val="00866C1D"/>
    <w:rsid w:val="00866C56"/>
    <w:rsid w:val="00866E96"/>
    <w:rsid w:val="0086744F"/>
    <w:rsid w:val="00867B68"/>
    <w:rsid w:val="008700F4"/>
    <w:rsid w:val="0087013B"/>
    <w:rsid w:val="0087083B"/>
    <w:rsid w:val="008709BA"/>
    <w:rsid w:val="00870A83"/>
    <w:rsid w:val="00870FD9"/>
    <w:rsid w:val="00871390"/>
    <w:rsid w:val="008714A1"/>
    <w:rsid w:val="00871E13"/>
    <w:rsid w:val="00872029"/>
    <w:rsid w:val="00872086"/>
    <w:rsid w:val="0087220C"/>
    <w:rsid w:val="008730D7"/>
    <w:rsid w:val="008731D1"/>
    <w:rsid w:val="00874036"/>
    <w:rsid w:val="00874211"/>
    <w:rsid w:val="0087427E"/>
    <w:rsid w:val="0087498C"/>
    <w:rsid w:val="008752FB"/>
    <w:rsid w:val="00875455"/>
    <w:rsid w:val="008755C6"/>
    <w:rsid w:val="008758CF"/>
    <w:rsid w:val="00875949"/>
    <w:rsid w:val="00875966"/>
    <w:rsid w:val="00875C67"/>
    <w:rsid w:val="0087644F"/>
    <w:rsid w:val="00876456"/>
    <w:rsid w:val="008766F7"/>
    <w:rsid w:val="008768AA"/>
    <w:rsid w:val="00876A06"/>
    <w:rsid w:val="00877764"/>
    <w:rsid w:val="00877A19"/>
    <w:rsid w:val="00877A98"/>
    <w:rsid w:val="00877FD9"/>
    <w:rsid w:val="00880425"/>
    <w:rsid w:val="008804D5"/>
    <w:rsid w:val="00880877"/>
    <w:rsid w:val="00880AC6"/>
    <w:rsid w:val="00880ED4"/>
    <w:rsid w:val="008811B0"/>
    <w:rsid w:val="00881200"/>
    <w:rsid w:val="0088139B"/>
    <w:rsid w:val="008813B7"/>
    <w:rsid w:val="008813BA"/>
    <w:rsid w:val="0088160F"/>
    <w:rsid w:val="00881682"/>
    <w:rsid w:val="00881741"/>
    <w:rsid w:val="00881C82"/>
    <w:rsid w:val="00881CD3"/>
    <w:rsid w:val="008827AD"/>
    <w:rsid w:val="008829FB"/>
    <w:rsid w:val="00882DD4"/>
    <w:rsid w:val="00883369"/>
    <w:rsid w:val="00883486"/>
    <w:rsid w:val="008836A7"/>
    <w:rsid w:val="008838E2"/>
    <w:rsid w:val="00883CED"/>
    <w:rsid w:val="00883D58"/>
    <w:rsid w:val="00884938"/>
    <w:rsid w:val="00884B6B"/>
    <w:rsid w:val="00884CEA"/>
    <w:rsid w:val="00884F5F"/>
    <w:rsid w:val="0088556A"/>
    <w:rsid w:val="00885DB3"/>
    <w:rsid w:val="00886145"/>
    <w:rsid w:val="008863CE"/>
    <w:rsid w:val="00886512"/>
    <w:rsid w:val="00886C7B"/>
    <w:rsid w:val="00886ED5"/>
    <w:rsid w:val="0088772F"/>
    <w:rsid w:val="00887C45"/>
    <w:rsid w:val="00887EE3"/>
    <w:rsid w:val="0089001B"/>
    <w:rsid w:val="00890783"/>
    <w:rsid w:val="008909E9"/>
    <w:rsid w:val="00891792"/>
    <w:rsid w:val="00892039"/>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5D3"/>
    <w:rsid w:val="008A1B7E"/>
    <w:rsid w:val="008A2151"/>
    <w:rsid w:val="008A2363"/>
    <w:rsid w:val="008A2B9A"/>
    <w:rsid w:val="008A2D6C"/>
    <w:rsid w:val="008A3368"/>
    <w:rsid w:val="008A36D8"/>
    <w:rsid w:val="008A3734"/>
    <w:rsid w:val="008A3B1E"/>
    <w:rsid w:val="008A3CFD"/>
    <w:rsid w:val="008A3EE4"/>
    <w:rsid w:val="008A44FB"/>
    <w:rsid w:val="008A4768"/>
    <w:rsid w:val="008A4785"/>
    <w:rsid w:val="008A4855"/>
    <w:rsid w:val="008A4B5F"/>
    <w:rsid w:val="008A50EF"/>
    <w:rsid w:val="008A5419"/>
    <w:rsid w:val="008A5808"/>
    <w:rsid w:val="008A5C75"/>
    <w:rsid w:val="008A5E3E"/>
    <w:rsid w:val="008A5E82"/>
    <w:rsid w:val="008A6233"/>
    <w:rsid w:val="008A6288"/>
    <w:rsid w:val="008A6421"/>
    <w:rsid w:val="008A6776"/>
    <w:rsid w:val="008A6BD4"/>
    <w:rsid w:val="008A6BDC"/>
    <w:rsid w:val="008A6F15"/>
    <w:rsid w:val="008A762F"/>
    <w:rsid w:val="008A7A49"/>
    <w:rsid w:val="008A7F57"/>
    <w:rsid w:val="008B0213"/>
    <w:rsid w:val="008B0601"/>
    <w:rsid w:val="008B0F35"/>
    <w:rsid w:val="008B1051"/>
    <w:rsid w:val="008B11F3"/>
    <w:rsid w:val="008B12E3"/>
    <w:rsid w:val="008B1778"/>
    <w:rsid w:val="008B179D"/>
    <w:rsid w:val="008B18B4"/>
    <w:rsid w:val="008B1B00"/>
    <w:rsid w:val="008B1D1D"/>
    <w:rsid w:val="008B22CE"/>
    <w:rsid w:val="008B2C50"/>
    <w:rsid w:val="008B2FCC"/>
    <w:rsid w:val="008B3131"/>
    <w:rsid w:val="008B35A0"/>
    <w:rsid w:val="008B35A1"/>
    <w:rsid w:val="008B4782"/>
    <w:rsid w:val="008B529D"/>
    <w:rsid w:val="008B5EE3"/>
    <w:rsid w:val="008B6BDD"/>
    <w:rsid w:val="008B6D75"/>
    <w:rsid w:val="008B7087"/>
    <w:rsid w:val="008B71B5"/>
    <w:rsid w:val="008B7482"/>
    <w:rsid w:val="008B7A69"/>
    <w:rsid w:val="008B7F5D"/>
    <w:rsid w:val="008C021E"/>
    <w:rsid w:val="008C05A9"/>
    <w:rsid w:val="008C05CE"/>
    <w:rsid w:val="008C0A60"/>
    <w:rsid w:val="008C0C08"/>
    <w:rsid w:val="008C1541"/>
    <w:rsid w:val="008C1AA5"/>
    <w:rsid w:val="008C1B28"/>
    <w:rsid w:val="008C1CEE"/>
    <w:rsid w:val="008C2053"/>
    <w:rsid w:val="008C22E3"/>
    <w:rsid w:val="008C22FF"/>
    <w:rsid w:val="008C26B1"/>
    <w:rsid w:val="008C2D24"/>
    <w:rsid w:val="008C33BB"/>
    <w:rsid w:val="008C38C3"/>
    <w:rsid w:val="008C3D9A"/>
    <w:rsid w:val="008C403A"/>
    <w:rsid w:val="008C4057"/>
    <w:rsid w:val="008C44E5"/>
    <w:rsid w:val="008C45BD"/>
    <w:rsid w:val="008C49AC"/>
    <w:rsid w:val="008C57A9"/>
    <w:rsid w:val="008C59BC"/>
    <w:rsid w:val="008C5DCB"/>
    <w:rsid w:val="008C6315"/>
    <w:rsid w:val="008C66F4"/>
    <w:rsid w:val="008C7CC9"/>
    <w:rsid w:val="008D069A"/>
    <w:rsid w:val="008D06D0"/>
    <w:rsid w:val="008D07F3"/>
    <w:rsid w:val="008D0F24"/>
    <w:rsid w:val="008D1056"/>
    <w:rsid w:val="008D1166"/>
    <w:rsid w:val="008D169B"/>
    <w:rsid w:val="008D19EE"/>
    <w:rsid w:val="008D1EBB"/>
    <w:rsid w:val="008D2150"/>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92B"/>
    <w:rsid w:val="008D7DF7"/>
    <w:rsid w:val="008E01E5"/>
    <w:rsid w:val="008E03B3"/>
    <w:rsid w:val="008E05A7"/>
    <w:rsid w:val="008E07B3"/>
    <w:rsid w:val="008E1058"/>
    <w:rsid w:val="008E1309"/>
    <w:rsid w:val="008E1338"/>
    <w:rsid w:val="008E18F2"/>
    <w:rsid w:val="008E1B07"/>
    <w:rsid w:val="008E1D5A"/>
    <w:rsid w:val="008E2172"/>
    <w:rsid w:val="008E2465"/>
    <w:rsid w:val="008E25EB"/>
    <w:rsid w:val="008E2662"/>
    <w:rsid w:val="008E2AA1"/>
    <w:rsid w:val="008E3AE7"/>
    <w:rsid w:val="008E3BCB"/>
    <w:rsid w:val="008E4059"/>
    <w:rsid w:val="008E40CC"/>
    <w:rsid w:val="008E4899"/>
    <w:rsid w:val="008E4938"/>
    <w:rsid w:val="008E4D51"/>
    <w:rsid w:val="008E53D1"/>
    <w:rsid w:val="008E569A"/>
    <w:rsid w:val="008E5A0F"/>
    <w:rsid w:val="008E5D59"/>
    <w:rsid w:val="008E6576"/>
    <w:rsid w:val="008E69AE"/>
    <w:rsid w:val="008E6D6C"/>
    <w:rsid w:val="008E6DE3"/>
    <w:rsid w:val="008E6EF3"/>
    <w:rsid w:val="008F00AF"/>
    <w:rsid w:val="008F01CA"/>
    <w:rsid w:val="008F0232"/>
    <w:rsid w:val="008F118B"/>
    <w:rsid w:val="008F21B4"/>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1BE"/>
    <w:rsid w:val="008F53DC"/>
    <w:rsid w:val="008F5A5C"/>
    <w:rsid w:val="008F5EC8"/>
    <w:rsid w:val="008F63D5"/>
    <w:rsid w:val="008F67B0"/>
    <w:rsid w:val="008F6A20"/>
    <w:rsid w:val="008F6A58"/>
    <w:rsid w:val="008F6D43"/>
    <w:rsid w:val="008F778D"/>
    <w:rsid w:val="008F7A87"/>
    <w:rsid w:val="008F7CAB"/>
    <w:rsid w:val="008F7F50"/>
    <w:rsid w:val="00900393"/>
    <w:rsid w:val="009004C2"/>
    <w:rsid w:val="0090078D"/>
    <w:rsid w:val="009008D9"/>
    <w:rsid w:val="00900932"/>
    <w:rsid w:val="00900E15"/>
    <w:rsid w:val="00901427"/>
    <w:rsid w:val="00901A00"/>
    <w:rsid w:val="00902315"/>
    <w:rsid w:val="009028C0"/>
    <w:rsid w:val="00902EBC"/>
    <w:rsid w:val="009033A2"/>
    <w:rsid w:val="00903540"/>
    <w:rsid w:val="0090367F"/>
    <w:rsid w:val="00903743"/>
    <w:rsid w:val="00903DAF"/>
    <w:rsid w:val="0090423E"/>
    <w:rsid w:val="0090458C"/>
    <w:rsid w:val="009045B2"/>
    <w:rsid w:val="00904AF3"/>
    <w:rsid w:val="009051EF"/>
    <w:rsid w:val="00905CCA"/>
    <w:rsid w:val="00906C23"/>
    <w:rsid w:val="00906E43"/>
    <w:rsid w:val="009112E8"/>
    <w:rsid w:val="00911369"/>
    <w:rsid w:val="00911A11"/>
    <w:rsid w:val="00911E56"/>
    <w:rsid w:val="00912326"/>
    <w:rsid w:val="00912372"/>
    <w:rsid w:val="009123C5"/>
    <w:rsid w:val="00912E3A"/>
    <w:rsid w:val="00913438"/>
    <w:rsid w:val="0091369A"/>
    <w:rsid w:val="00913BC7"/>
    <w:rsid w:val="00913E50"/>
    <w:rsid w:val="00914440"/>
    <w:rsid w:val="009145CC"/>
    <w:rsid w:val="00914A35"/>
    <w:rsid w:val="00915129"/>
    <w:rsid w:val="00915460"/>
    <w:rsid w:val="009156AB"/>
    <w:rsid w:val="0091586C"/>
    <w:rsid w:val="009158D3"/>
    <w:rsid w:val="00915915"/>
    <w:rsid w:val="0091598F"/>
    <w:rsid w:val="00915CDC"/>
    <w:rsid w:val="0091600B"/>
    <w:rsid w:val="0091656F"/>
    <w:rsid w:val="00916577"/>
    <w:rsid w:val="00916ED9"/>
    <w:rsid w:val="009170C9"/>
    <w:rsid w:val="0091764F"/>
    <w:rsid w:val="00917B19"/>
    <w:rsid w:val="00917B78"/>
    <w:rsid w:val="00917C0F"/>
    <w:rsid w:val="00917E56"/>
    <w:rsid w:val="00917F8E"/>
    <w:rsid w:val="0092000D"/>
    <w:rsid w:val="00920014"/>
    <w:rsid w:val="009206A8"/>
    <w:rsid w:val="00920782"/>
    <w:rsid w:val="0092144F"/>
    <w:rsid w:val="00921B0A"/>
    <w:rsid w:val="00921DE6"/>
    <w:rsid w:val="00921F2E"/>
    <w:rsid w:val="00921FB7"/>
    <w:rsid w:val="009227D8"/>
    <w:rsid w:val="009227E7"/>
    <w:rsid w:val="00922C25"/>
    <w:rsid w:val="00922D65"/>
    <w:rsid w:val="0092342A"/>
    <w:rsid w:val="00923473"/>
    <w:rsid w:val="0092356D"/>
    <w:rsid w:val="009236DC"/>
    <w:rsid w:val="00923D36"/>
    <w:rsid w:val="00924145"/>
    <w:rsid w:val="00925743"/>
    <w:rsid w:val="00925B81"/>
    <w:rsid w:val="00925CEC"/>
    <w:rsid w:val="00925E77"/>
    <w:rsid w:val="0092635A"/>
    <w:rsid w:val="009267A0"/>
    <w:rsid w:val="00926EEB"/>
    <w:rsid w:val="009271B9"/>
    <w:rsid w:val="00927627"/>
    <w:rsid w:val="009279D4"/>
    <w:rsid w:val="00927E90"/>
    <w:rsid w:val="00927FA1"/>
    <w:rsid w:val="0093032D"/>
    <w:rsid w:val="0093035B"/>
    <w:rsid w:val="0093046F"/>
    <w:rsid w:val="0093061F"/>
    <w:rsid w:val="00930A38"/>
    <w:rsid w:val="0093133D"/>
    <w:rsid w:val="009317C3"/>
    <w:rsid w:val="00931E3B"/>
    <w:rsid w:val="009325B0"/>
    <w:rsid w:val="00932990"/>
    <w:rsid w:val="0093394F"/>
    <w:rsid w:val="00933A2D"/>
    <w:rsid w:val="00933DFB"/>
    <w:rsid w:val="00933F98"/>
    <w:rsid w:val="00934920"/>
    <w:rsid w:val="009349A5"/>
    <w:rsid w:val="00934B65"/>
    <w:rsid w:val="00934BA6"/>
    <w:rsid w:val="0093501B"/>
    <w:rsid w:val="009350AF"/>
    <w:rsid w:val="0093511A"/>
    <w:rsid w:val="0093547B"/>
    <w:rsid w:val="00935661"/>
    <w:rsid w:val="00935B9A"/>
    <w:rsid w:val="00935E4C"/>
    <w:rsid w:val="00936046"/>
    <w:rsid w:val="009361D6"/>
    <w:rsid w:val="0093620A"/>
    <w:rsid w:val="00936502"/>
    <w:rsid w:val="00936792"/>
    <w:rsid w:val="00936A27"/>
    <w:rsid w:val="009370B6"/>
    <w:rsid w:val="00937170"/>
    <w:rsid w:val="00937269"/>
    <w:rsid w:val="00937916"/>
    <w:rsid w:val="00937CF0"/>
    <w:rsid w:val="00937D62"/>
    <w:rsid w:val="00937E80"/>
    <w:rsid w:val="0094018E"/>
    <w:rsid w:val="009404D5"/>
    <w:rsid w:val="00940646"/>
    <w:rsid w:val="009406E9"/>
    <w:rsid w:val="00940DA1"/>
    <w:rsid w:val="00940EB4"/>
    <w:rsid w:val="00941458"/>
    <w:rsid w:val="00941AD0"/>
    <w:rsid w:val="00942479"/>
    <w:rsid w:val="0094264F"/>
    <w:rsid w:val="009427D9"/>
    <w:rsid w:val="009427EC"/>
    <w:rsid w:val="009429CC"/>
    <w:rsid w:val="00942F44"/>
    <w:rsid w:val="00943167"/>
    <w:rsid w:val="009435E6"/>
    <w:rsid w:val="00944791"/>
    <w:rsid w:val="00944BF1"/>
    <w:rsid w:val="00944EA1"/>
    <w:rsid w:val="00945239"/>
    <w:rsid w:val="00945CDA"/>
    <w:rsid w:val="0094624D"/>
    <w:rsid w:val="0094665F"/>
    <w:rsid w:val="0094672C"/>
    <w:rsid w:val="009468D8"/>
    <w:rsid w:val="00946BEE"/>
    <w:rsid w:val="0094728D"/>
    <w:rsid w:val="009479CA"/>
    <w:rsid w:val="00947CCB"/>
    <w:rsid w:val="0095041A"/>
    <w:rsid w:val="00950D30"/>
    <w:rsid w:val="00951291"/>
    <w:rsid w:val="00951584"/>
    <w:rsid w:val="0095234C"/>
    <w:rsid w:val="00953096"/>
    <w:rsid w:val="00953878"/>
    <w:rsid w:val="009538B7"/>
    <w:rsid w:val="00953A7B"/>
    <w:rsid w:val="00954619"/>
    <w:rsid w:val="00954F48"/>
    <w:rsid w:val="00955034"/>
    <w:rsid w:val="00955468"/>
    <w:rsid w:val="0095556C"/>
    <w:rsid w:val="0095572E"/>
    <w:rsid w:val="0095606D"/>
    <w:rsid w:val="00956143"/>
    <w:rsid w:val="009565F5"/>
    <w:rsid w:val="009566AB"/>
    <w:rsid w:val="00956922"/>
    <w:rsid w:val="009569D9"/>
    <w:rsid w:val="00956ED3"/>
    <w:rsid w:val="0095711F"/>
    <w:rsid w:val="00957380"/>
    <w:rsid w:val="009575B6"/>
    <w:rsid w:val="009576FA"/>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A4D"/>
    <w:rsid w:val="00963E09"/>
    <w:rsid w:val="00964502"/>
    <w:rsid w:val="009646FF"/>
    <w:rsid w:val="00964817"/>
    <w:rsid w:val="0096493B"/>
    <w:rsid w:val="009651F7"/>
    <w:rsid w:val="0096547A"/>
    <w:rsid w:val="00965557"/>
    <w:rsid w:val="009660DF"/>
    <w:rsid w:val="00966238"/>
    <w:rsid w:val="009665BE"/>
    <w:rsid w:val="00966C5C"/>
    <w:rsid w:val="00967043"/>
    <w:rsid w:val="00967160"/>
    <w:rsid w:val="009673F6"/>
    <w:rsid w:val="009678E8"/>
    <w:rsid w:val="00967ABF"/>
    <w:rsid w:val="00970671"/>
    <w:rsid w:val="0097078B"/>
    <w:rsid w:val="00970ACF"/>
    <w:rsid w:val="00970CB3"/>
    <w:rsid w:val="00970F79"/>
    <w:rsid w:val="0097103A"/>
    <w:rsid w:val="00971280"/>
    <w:rsid w:val="0097178A"/>
    <w:rsid w:val="00971D44"/>
    <w:rsid w:val="00971E13"/>
    <w:rsid w:val="009732CF"/>
    <w:rsid w:val="00973D88"/>
    <w:rsid w:val="00973F19"/>
    <w:rsid w:val="00974092"/>
    <w:rsid w:val="009748DF"/>
    <w:rsid w:val="00974E2C"/>
    <w:rsid w:val="0097525C"/>
    <w:rsid w:val="00975330"/>
    <w:rsid w:val="009753EC"/>
    <w:rsid w:val="00976479"/>
    <w:rsid w:val="00976849"/>
    <w:rsid w:val="00977015"/>
    <w:rsid w:val="00977056"/>
    <w:rsid w:val="009775F0"/>
    <w:rsid w:val="00977DDF"/>
    <w:rsid w:val="00977FD7"/>
    <w:rsid w:val="0098096A"/>
    <w:rsid w:val="00980AAB"/>
    <w:rsid w:val="009816BB"/>
    <w:rsid w:val="009820B9"/>
    <w:rsid w:val="009824C3"/>
    <w:rsid w:val="00982C85"/>
    <w:rsid w:val="009830D8"/>
    <w:rsid w:val="009831C4"/>
    <w:rsid w:val="00983CB4"/>
    <w:rsid w:val="009845C3"/>
    <w:rsid w:val="009848B8"/>
    <w:rsid w:val="0098523E"/>
    <w:rsid w:val="00985A1D"/>
    <w:rsid w:val="00985BC7"/>
    <w:rsid w:val="00985FBF"/>
    <w:rsid w:val="00985FFE"/>
    <w:rsid w:val="009860A7"/>
    <w:rsid w:val="00986432"/>
    <w:rsid w:val="009864FA"/>
    <w:rsid w:val="009865DF"/>
    <w:rsid w:val="009868CC"/>
    <w:rsid w:val="00986C52"/>
    <w:rsid w:val="00987449"/>
    <w:rsid w:val="0098761C"/>
    <w:rsid w:val="00987A61"/>
    <w:rsid w:val="00987DF6"/>
    <w:rsid w:val="00987EFA"/>
    <w:rsid w:val="00987FAA"/>
    <w:rsid w:val="00990228"/>
    <w:rsid w:val="0099056B"/>
    <w:rsid w:val="009906EC"/>
    <w:rsid w:val="00990807"/>
    <w:rsid w:val="009908E2"/>
    <w:rsid w:val="00990FB6"/>
    <w:rsid w:val="00991450"/>
    <w:rsid w:val="009917EF"/>
    <w:rsid w:val="00991BB8"/>
    <w:rsid w:val="00992728"/>
    <w:rsid w:val="009928DF"/>
    <w:rsid w:val="00992907"/>
    <w:rsid w:val="00993696"/>
    <w:rsid w:val="009938C5"/>
    <w:rsid w:val="00993A69"/>
    <w:rsid w:val="00993D71"/>
    <w:rsid w:val="009943D0"/>
    <w:rsid w:val="00994540"/>
    <w:rsid w:val="009947AD"/>
    <w:rsid w:val="00994B39"/>
    <w:rsid w:val="00994E04"/>
    <w:rsid w:val="0099508C"/>
    <w:rsid w:val="00995128"/>
    <w:rsid w:val="0099520F"/>
    <w:rsid w:val="00995339"/>
    <w:rsid w:val="00995394"/>
    <w:rsid w:val="009953B8"/>
    <w:rsid w:val="00995C1C"/>
    <w:rsid w:val="009961C4"/>
    <w:rsid w:val="009966A4"/>
    <w:rsid w:val="0099696D"/>
    <w:rsid w:val="00996A33"/>
    <w:rsid w:val="00996F46"/>
    <w:rsid w:val="00997041"/>
    <w:rsid w:val="00997E8B"/>
    <w:rsid w:val="009A0322"/>
    <w:rsid w:val="009A06A5"/>
    <w:rsid w:val="009A08C9"/>
    <w:rsid w:val="009A0E1D"/>
    <w:rsid w:val="009A1219"/>
    <w:rsid w:val="009A13EE"/>
    <w:rsid w:val="009A182E"/>
    <w:rsid w:val="009A1916"/>
    <w:rsid w:val="009A2241"/>
    <w:rsid w:val="009A23AE"/>
    <w:rsid w:val="009A24C4"/>
    <w:rsid w:val="009A2806"/>
    <w:rsid w:val="009A2BCA"/>
    <w:rsid w:val="009A2CCB"/>
    <w:rsid w:val="009A2F05"/>
    <w:rsid w:val="009A3298"/>
    <w:rsid w:val="009A330C"/>
    <w:rsid w:val="009A3404"/>
    <w:rsid w:val="009A351F"/>
    <w:rsid w:val="009A36AD"/>
    <w:rsid w:val="009A3E1F"/>
    <w:rsid w:val="009A4BF0"/>
    <w:rsid w:val="009A5201"/>
    <w:rsid w:val="009A53A4"/>
    <w:rsid w:val="009A57AB"/>
    <w:rsid w:val="009A57F9"/>
    <w:rsid w:val="009A5BA8"/>
    <w:rsid w:val="009A5CFA"/>
    <w:rsid w:val="009A5D4C"/>
    <w:rsid w:val="009A6972"/>
    <w:rsid w:val="009A6DB2"/>
    <w:rsid w:val="009A70B3"/>
    <w:rsid w:val="009A7285"/>
    <w:rsid w:val="009A780E"/>
    <w:rsid w:val="009A78F4"/>
    <w:rsid w:val="009B0157"/>
    <w:rsid w:val="009B01CB"/>
    <w:rsid w:val="009B080D"/>
    <w:rsid w:val="009B08AC"/>
    <w:rsid w:val="009B097E"/>
    <w:rsid w:val="009B1168"/>
    <w:rsid w:val="009B1408"/>
    <w:rsid w:val="009B16F2"/>
    <w:rsid w:val="009B1A96"/>
    <w:rsid w:val="009B1D12"/>
    <w:rsid w:val="009B1DE6"/>
    <w:rsid w:val="009B2226"/>
    <w:rsid w:val="009B292F"/>
    <w:rsid w:val="009B30B1"/>
    <w:rsid w:val="009B348C"/>
    <w:rsid w:val="009B354D"/>
    <w:rsid w:val="009B36B5"/>
    <w:rsid w:val="009B3B4E"/>
    <w:rsid w:val="009B4262"/>
    <w:rsid w:val="009B43B6"/>
    <w:rsid w:val="009B43EC"/>
    <w:rsid w:val="009B44A3"/>
    <w:rsid w:val="009B465D"/>
    <w:rsid w:val="009B4DAD"/>
    <w:rsid w:val="009B5606"/>
    <w:rsid w:val="009B5CEA"/>
    <w:rsid w:val="009B5E54"/>
    <w:rsid w:val="009B6091"/>
    <w:rsid w:val="009B65D0"/>
    <w:rsid w:val="009B6AAF"/>
    <w:rsid w:val="009B710A"/>
    <w:rsid w:val="009B722B"/>
    <w:rsid w:val="009B772B"/>
    <w:rsid w:val="009C0082"/>
    <w:rsid w:val="009C125B"/>
    <w:rsid w:val="009C13D4"/>
    <w:rsid w:val="009C1A96"/>
    <w:rsid w:val="009C1FAE"/>
    <w:rsid w:val="009C1FD3"/>
    <w:rsid w:val="009C2322"/>
    <w:rsid w:val="009C23C5"/>
    <w:rsid w:val="009C2445"/>
    <w:rsid w:val="009C313C"/>
    <w:rsid w:val="009C3242"/>
    <w:rsid w:val="009C3492"/>
    <w:rsid w:val="009C3558"/>
    <w:rsid w:val="009C4022"/>
    <w:rsid w:val="009C40E5"/>
    <w:rsid w:val="009C4755"/>
    <w:rsid w:val="009C4A88"/>
    <w:rsid w:val="009C4E18"/>
    <w:rsid w:val="009C5320"/>
    <w:rsid w:val="009C5C1F"/>
    <w:rsid w:val="009C5CFD"/>
    <w:rsid w:val="009C6829"/>
    <w:rsid w:val="009C6C56"/>
    <w:rsid w:val="009C7105"/>
    <w:rsid w:val="009C7278"/>
    <w:rsid w:val="009C77EC"/>
    <w:rsid w:val="009C7A92"/>
    <w:rsid w:val="009D037E"/>
    <w:rsid w:val="009D0598"/>
    <w:rsid w:val="009D05FC"/>
    <w:rsid w:val="009D0979"/>
    <w:rsid w:val="009D0AD3"/>
    <w:rsid w:val="009D1079"/>
    <w:rsid w:val="009D118A"/>
    <w:rsid w:val="009D152A"/>
    <w:rsid w:val="009D175C"/>
    <w:rsid w:val="009D184B"/>
    <w:rsid w:val="009D1B68"/>
    <w:rsid w:val="009D2371"/>
    <w:rsid w:val="009D2425"/>
    <w:rsid w:val="009D2744"/>
    <w:rsid w:val="009D2961"/>
    <w:rsid w:val="009D2C68"/>
    <w:rsid w:val="009D30FC"/>
    <w:rsid w:val="009D35BD"/>
    <w:rsid w:val="009D35EC"/>
    <w:rsid w:val="009D377A"/>
    <w:rsid w:val="009D3A23"/>
    <w:rsid w:val="009D3A2D"/>
    <w:rsid w:val="009D3BC5"/>
    <w:rsid w:val="009D4BC9"/>
    <w:rsid w:val="009D530B"/>
    <w:rsid w:val="009D5600"/>
    <w:rsid w:val="009D57B8"/>
    <w:rsid w:val="009D5855"/>
    <w:rsid w:val="009D58F3"/>
    <w:rsid w:val="009D5AE9"/>
    <w:rsid w:val="009D5C88"/>
    <w:rsid w:val="009D61A3"/>
    <w:rsid w:val="009D61BE"/>
    <w:rsid w:val="009D6488"/>
    <w:rsid w:val="009D6DE1"/>
    <w:rsid w:val="009D6EB2"/>
    <w:rsid w:val="009D7263"/>
    <w:rsid w:val="009D77C3"/>
    <w:rsid w:val="009D78FA"/>
    <w:rsid w:val="009D7C33"/>
    <w:rsid w:val="009D7D5B"/>
    <w:rsid w:val="009E04D6"/>
    <w:rsid w:val="009E07C4"/>
    <w:rsid w:val="009E123E"/>
    <w:rsid w:val="009E1400"/>
    <w:rsid w:val="009E15F6"/>
    <w:rsid w:val="009E1C6C"/>
    <w:rsid w:val="009E2298"/>
    <w:rsid w:val="009E238A"/>
    <w:rsid w:val="009E291C"/>
    <w:rsid w:val="009E2A88"/>
    <w:rsid w:val="009E32C6"/>
    <w:rsid w:val="009E4360"/>
    <w:rsid w:val="009E4618"/>
    <w:rsid w:val="009E4F63"/>
    <w:rsid w:val="009E52DA"/>
    <w:rsid w:val="009E57D3"/>
    <w:rsid w:val="009E5DC1"/>
    <w:rsid w:val="009E6373"/>
    <w:rsid w:val="009E6689"/>
    <w:rsid w:val="009E6B3B"/>
    <w:rsid w:val="009E6E4F"/>
    <w:rsid w:val="009E7474"/>
    <w:rsid w:val="009E788B"/>
    <w:rsid w:val="009E7BC3"/>
    <w:rsid w:val="009F06CD"/>
    <w:rsid w:val="009F06FC"/>
    <w:rsid w:val="009F0CB4"/>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943"/>
    <w:rsid w:val="009F6CC5"/>
    <w:rsid w:val="009F6D75"/>
    <w:rsid w:val="009F71DE"/>
    <w:rsid w:val="009F77F9"/>
    <w:rsid w:val="009F795D"/>
    <w:rsid w:val="009F796F"/>
    <w:rsid w:val="009F7AE6"/>
    <w:rsid w:val="009F7D42"/>
    <w:rsid w:val="00A000F0"/>
    <w:rsid w:val="00A00133"/>
    <w:rsid w:val="00A0074A"/>
    <w:rsid w:val="00A00FFD"/>
    <w:rsid w:val="00A01197"/>
    <w:rsid w:val="00A011D9"/>
    <w:rsid w:val="00A01457"/>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9E2"/>
    <w:rsid w:val="00A06AE1"/>
    <w:rsid w:val="00A06E68"/>
    <w:rsid w:val="00A07369"/>
    <w:rsid w:val="00A07784"/>
    <w:rsid w:val="00A0782B"/>
    <w:rsid w:val="00A1011E"/>
    <w:rsid w:val="00A107B6"/>
    <w:rsid w:val="00A107FA"/>
    <w:rsid w:val="00A10A06"/>
    <w:rsid w:val="00A10C33"/>
    <w:rsid w:val="00A10F8F"/>
    <w:rsid w:val="00A111EE"/>
    <w:rsid w:val="00A114B2"/>
    <w:rsid w:val="00A11A09"/>
    <w:rsid w:val="00A12079"/>
    <w:rsid w:val="00A128B8"/>
    <w:rsid w:val="00A12B48"/>
    <w:rsid w:val="00A13005"/>
    <w:rsid w:val="00A1334A"/>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760"/>
    <w:rsid w:val="00A20F43"/>
    <w:rsid w:val="00A2141A"/>
    <w:rsid w:val="00A215E8"/>
    <w:rsid w:val="00A217FC"/>
    <w:rsid w:val="00A22228"/>
    <w:rsid w:val="00A22457"/>
    <w:rsid w:val="00A224C2"/>
    <w:rsid w:val="00A22993"/>
    <w:rsid w:val="00A22A97"/>
    <w:rsid w:val="00A22FC1"/>
    <w:rsid w:val="00A23223"/>
    <w:rsid w:val="00A234E1"/>
    <w:rsid w:val="00A235F9"/>
    <w:rsid w:val="00A238D3"/>
    <w:rsid w:val="00A23B27"/>
    <w:rsid w:val="00A24024"/>
    <w:rsid w:val="00A2406C"/>
    <w:rsid w:val="00A24194"/>
    <w:rsid w:val="00A24210"/>
    <w:rsid w:val="00A2482D"/>
    <w:rsid w:val="00A24BB3"/>
    <w:rsid w:val="00A24C79"/>
    <w:rsid w:val="00A24F4F"/>
    <w:rsid w:val="00A2515E"/>
    <w:rsid w:val="00A2588A"/>
    <w:rsid w:val="00A25F87"/>
    <w:rsid w:val="00A26164"/>
    <w:rsid w:val="00A2629A"/>
    <w:rsid w:val="00A262E6"/>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002"/>
    <w:rsid w:val="00A34211"/>
    <w:rsid w:val="00A34233"/>
    <w:rsid w:val="00A344B1"/>
    <w:rsid w:val="00A34BB4"/>
    <w:rsid w:val="00A34BE2"/>
    <w:rsid w:val="00A34CB2"/>
    <w:rsid w:val="00A35145"/>
    <w:rsid w:val="00A35641"/>
    <w:rsid w:val="00A35BAC"/>
    <w:rsid w:val="00A36214"/>
    <w:rsid w:val="00A366C6"/>
    <w:rsid w:val="00A36B2F"/>
    <w:rsid w:val="00A401C7"/>
    <w:rsid w:val="00A40276"/>
    <w:rsid w:val="00A40CF1"/>
    <w:rsid w:val="00A40DED"/>
    <w:rsid w:val="00A40F97"/>
    <w:rsid w:val="00A413CA"/>
    <w:rsid w:val="00A41667"/>
    <w:rsid w:val="00A41EC3"/>
    <w:rsid w:val="00A4202F"/>
    <w:rsid w:val="00A424E2"/>
    <w:rsid w:val="00A42601"/>
    <w:rsid w:val="00A42639"/>
    <w:rsid w:val="00A42763"/>
    <w:rsid w:val="00A42832"/>
    <w:rsid w:val="00A429D8"/>
    <w:rsid w:val="00A42C7F"/>
    <w:rsid w:val="00A4349C"/>
    <w:rsid w:val="00A43AFB"/>
    <w:rsid w:val="00A43B1A"/>
    <w:rsid w:val="00A43B20"/>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C45"/>
    <w:rsid w:val="00A46CE4"/>
    <w:rsid w:val="00A4764D"/>
    <w:rsid w:val="00A47897"/>
    <w:rsid w:val="00A47926"/>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4237"/>
    <w:rsid w:val="00A54947"/>
    <w:rsid w:val="00A549AF"/>
    <w:rsid w:val="00A54C14"/>
    <w:rsid w:val="00A55042"/>
    <w:rsid w:val="00A550D7"/>
    <w:rsid w:val="00A55414"/>
    <w:rsid w:val="00A5558B"/>
    <w:rsid w:val="00A55F11"/>
    <w:rsid w:val="00A56490"/>
    <w:rsid w:val="00A568C1"/>
    <w:rsid w:val="00A56D7E"/>
    <w:rsid w:val="00A57F83"/>
    <w:rsid w:val="00A603D6"/>
    <w:rsid w:val="00A61079"/>
    <w:rsid w:val="00A6145A"/>
    <w:rsid w:val="00A61CE6"/>
    <w:rsid w:val="00A61F2F"/>
    <w:rsid w:val="00A62109"/>
    <w:rsid w:val="00A62272"/>
    <w:rsid w:val="00A623BA"/>
    <w:rsid w:val="00A62CBF"/>
    <w:rsid w:val="00A62EAC"/>
    <w:rsid w:val="00A62F04"/>
    <w:rsid w:val="00A63864"/>
    <w:rsid w:val="00A63D4B"/>
    <w:rsid w:val="00A64217"/>
    <w:rsid w:val="00A6492D"/>
    <w:rsid w:val="00A65196"/>
    <w:rsid w:val="00A651D8"/>
    <w:rsid w:val="00A653A8"/>
    <w:rsid w:val="00A656FF"/>
    <w:rsid w:val="00A65707"/>
    <w:rsid w:val="00A65EAF"/>
    <w:rsid w:val="00A66092"/>
    <w:rsid w:val="00A661A1"/>
    <w:rsid w:val="00A662FB"/>
    <w:rsid w:val="00A66377"/>
    <w:rsid w:val="00A66594"/>
    <w:rsid w:val="00A66C68"/>
    <w:rsid w:val="00A67691"/>
    <w:rsid w:val="00A677E7"/>
    <w:rsid w:val="00A67B86"/>
    <w:rsid w:val="00A70ED1"/>
    <w:rsid w:val="00A717CE"/>
    <w:rsid w:val="00A71D6C"/>
    <w:rsid w:val="00A7213C"/>
    <w:rsid w:val="00A724D4"/>
    <w:rsid w:val="00A72736"/>
    <w:rsid w:val="00A729EE"/>
    <w:rsid w:val="00A72AD0"/>
    <w:rsid w:val="00A72D75"/>
    <w:rsid w:val="00A72D83"/>
    <w:rsid w:val="00A731D3"/>
    <w:rsid w:val="00A73BD8"/>
    <w:rsid w:val="00A74353"/>
    <w:rsid w:val="00A747D9"/>
    <w:rsid w:val="00A74B66"/>
    <w:rsid w:val="00A74B98"/>
    <w:rsid w:val="00A755AD"/>
    <w:rsid w:val="00A75AF6"/>
    <w:rsid w:val="00A75D3D"/>
    <w:rsid w:val="00A76EE2"/>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297"/>
    <w:rsid w:val="00A8280A"/>
    <w:rsid w:val="00A829FA"/>
    <w:rsid w:val="00A82D33"/>
    <w:rsid w:val="00A82DAE"/>
    <w:rsid w:val="00A82F73"/>
    <w:rsid w:val="00A8312A"/>
    <w:rsid w:val="00A833B8"/>
    <w:rsid w:val="00A833D9"/>
    <w:rsid w:val="00A83865"/>
    <w:rsid w:val="00A83A96"/>
    <w:rsid w:val="00A83CE3"/>
    <w:rsid w:val="00A84DAE"/>
    <w:rsid w:val="00A8500D"/>
    <w:rsid w:val="00A852A5"/>
    <w:rsid w:val="00A8586E"/>
    <w:rsid w:val="00A85AD9"/>
    <w:rsid w:val="00A85D91"/>
    <w:rsid w:val="00A860B5"/>
    <w:rsid w:val="00A8667D"/>
    <w:rsid w:val="00A86C4D"/>
    <w:rsid w:val="00A86F15"/>
    <w:rsid w:val="00A86F45"/>
    <w:rsid w:val="00A874C5"/>
    <w:rsid w:val="00A8775D"/>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C61"/>
    <w:rsid w:val="00A9504D"/>
    <w:rsid w:val="00A955B9"/>
    <w:rsid w:val="00A95ABF"/>
    <w:rsid w:val="00A960A6"/>
    <w:rsid w:val="00A9654E"/>
    <w:rsid w:val="00A96716"/>
    <w:rsid w:val="00A971EB"/>
    <w:rsid w:val="00A9724B"/>
    <w:rsid w:val="00A97271"/>
    <w:rsid w:val="00A972C8"/>
    <w:rsid w:val="00A97F03"/>
    <w:rsid w:val="00AA0118"/>
    <w:rsid w:val="00AA0276"/>
    <w:rsid w:val="00AA0B1F"/>
    <w:rsid w:val="00AA0E0B"/>
    <w:rsid w:val="00AA14C6"/>
    <w:rsid w:val="00AA1544"/>
    <w:rsid w:val="00AA15F0"/>
    <w:rsid w:val="00AA16D3"/>
    <w:rsid w:val="00AA1AE4"/>
    <w:rsid w:val="00AA1D63"/>
    <w:rsid w:val="00AA202C"/>
    <w:rsid w:val="00AA268D"/>
    <w:rsid w:val="00AA29E1"/>
    <w:rsid w:val="00AA2AA6"/>
    <w:rsid w:val="00AA36E9"/>
    <w:rsid w:val="00AA3724"/>
    <w:rsid w:val="00AA3DF4"/>
    <w:rsid w:val="00AA3E68"/>
    <w:rsid w:val="00AA4896"/>
    <w:rsid w:val="00AA4D85"/>
    <w:rsid w:val="00AA5587"/>
    <w:rsid w:val="00AA5D43"/>
    <w:rsid w:val="00AA62E6"/>
    <w:rsid w:val="00AA6352"/>
    <w:rsid w:val="00AA674B"/>
    <w:rsid w:val="00AA6953"/>
    <w:rsid w:val="00AA7CE3"/>
    <w:rsid w:val="00AA7F08"/>
    <w:rsid w:val="00AB041B"/>
    <w:rsid w:val="00AB0867"/>
    <w:rsid w:val="00AB0900"/>
    <w:rsid w:val="00AB0BEB"/>
    <w:rsid w:val="00AB0D1B"/>
    <w:rsid w:val="00AB0E12"/>
    <w:rsid w:val="00AB1BB3"/>
    <w:rsid w:val="00AB23AA"/>
    <w:rsid w:val="00AB2AFB"/>
    <w:rsid w:val="00AB2F76"/>
    <w:rsid w:val="00AB34A2"/>
    <w:rsid w:val="00AB37D9"/>
    <w:rsid w:val="00AB3864"/>
    <w:rsid w:val="00AB39C3"/>
    <w:rsid w:val="00AB3C53"/>
    <w:rsid w:val="00AB4242"/>
    <w:rsid w:val="00AB4343"/>
    <w:rsid w:val="00AB44C2"/>
    <w:rsid w:val="00AB487A"/>
    <w:rsid w:val="00AB52D3"/>
    <w:rsid w:val="00AB552C"/>
    <w:rsid w:val="00AB5591"/>
    <w:rsid w:val="00AB563B"/>
    <w:rsid w:val="00AB564D"/>
    <w:rsid w:val="00AB6287"/>
    <w:rsid w:val="00AB651A"/>
    <w:rsid w:val="00AB6C08"/>
    <w:rsid w:val="00AB7D9B"/>
    <w:rsid w:val="00AB7FB2"/>
    <w:rsid w:val="00AC03D4"/>
    <w:rsid w:val="00AC05C3"/>
    <w:rsid w:val="00AC0767"/>
    <w:rsid w:val="00AC0B51"/>
    <w:rsid w:val="00AC0CA0"/>
    <w:rsid w:val="00AC133A"/>
    <w:rsid w:val="00AC1EE2"/>
    <w:rsid w:val="00AC1F59"/>
    <w:rsid w:val="00AC244D"/>
    <w:rsid w:val="00AC3039"/>
    <w:rsid w:val="00AC30C0"/>
    <w:rsid w:val="00AC33AE"/>
    <w:rsid w:val="00AC33B7"/>
    <w:rsid w:val="00AC36CD"/>
    <w:rsid w:val="00AC3922"/>
    <w:rsid w:val="00AC3FD5"/>
    <w:rsid w:val="00AC4048"/>
    <w:rsid w:val="00AC406A"/>
    <w:rsid w:val="00AC4AAF"/>
    <w:rsid w:val="00AC53D5"/>
    <w:rsid w:val="00AC588E"/>
    <w:rsid w:val="00AC5E6B"/>
    <w:rsid w:val="00AC6016"/>
    <w:rsid w:val="00AC606F"/>
    <w:rsid w:val="00AC66FB"/>
    <w:rsid w:val="00AC72B2"/>
    <w:rsid w:val="00AC7788"/>
    <w:rsid w:val="00AC7CAF"/>
    <w:rsid w:val="00AD0141"/>
    <w:rsid w:val="00AD01A3"/>
    <w:rsid w:val="00AD02A6"/>
    <w:rsid w:val="00AD0412"/>
    <w:rsid w:val="00AD16A9"/>
    <w:rsid w:val="00AD1D7A"/>
    <w:rsid w:val="00AD239C"/>
    <w:rsid w:val="00AD28EF"/>
    <w:rsid w:val="00AD2FE8"/>
    <w:rsid w:val="00AD34EC"/>
    <w:rsid w:val="00AD3782"/>
    <w:rsid w:val="00AD3819"/>
    <w:rsid w:val="00AD39D7"/>
    <w:rsid w:val="00AD3BCB"/>
    <w:rsid w:val="00AD4364"/>
    <w:rsid w:val="00AD57DD"/>
    <w:rsid w:val="00AD5D35"/>
    <w:rsid w:val="00AD60A2"/>
    <w:rsid w:val="00AD6249"/>
    <w:rsid w:val="00AD653D"/>
    <w:rsid w:val="00AD6743"/>
    <w:rsid w:val="00AE01D7"/>
    <w:rsid w:val="00AE081A"/>
    <w:rsid w:val="00AE0882"/>
    <w:rsid w:val="00AE0A16"/>
    <w:rsid w:val="00AE0D11"/>
    <w:rsid w:val="00AE0DD0"/>
    <w:rsid w:val="00AE1293"/>
    <w:rsid w:val="00AE17C7"/>
    <w:rsid w:val="00AE1BD0"/>
    <w:rsid w:val="00AE1D2F"/>
    <w:rsid w:val="00AE2417"/>
    <w:rsid w:val="00AE2482"/>
    <w:rsid w:val="00AE2537"/>
    <w:rsid w:val="00AE2F35"/>
    <w:rsid w:val="00AE323A"/>
    <w:rsid w:val="00AE32F2"/>
    <w:rsid w:val="00AE339F"/>
    <w:rsid w:val="00AE35D2"/>
    <w:rsid w:val="00AE37A5"/>
    <w:rsid w:val="00AE3809"/>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0D"/>
    <w:rsid w:val="00AE6FFE"/>
    <w:rsid w:val="00AE70B9"/>
    <w:rsid w:val="00AE7C71"/>
    <w:rsid w:val="00AE7F34"/>
    <w:rsid w:val="00AF00D6"/>
    <w:rsid w:val="00AF035C"/>
    <w:rsid w:val="00AF0535"/>
    <w:rsid w:val="00AF0854"/>
    <w:rsid w:val="00AF08EB"/>
    <w:rsid w:val="00AF0A90"/>
    <w:rsid w:val="00AF0B74"/>
    <w:rsid w:val="00AF13E1"/>
    <w:rsid w:val="00AF14D2"/>
    <w:rsid w:val="00AF186C"/>
    <w:rsid w:val="00AF29EE"/>
    <w:rsid w:val="00AF2BF4"/>
    <w:rsid w:val="00AF3339"/>
    <w:rsid w:val="00AF3579"/>
    <w:rsid w:val="00AF370E"/>
    <w:rsid w:val="00AF3C46"/>
    <w:rsid w:val="00AF3E95"/>
    <w:rsid w:val="00AF3EFA"/>
    <w:rsid w:val="00AF3FCF"/>
    <w:rsid w:val="00AF412D"/>
    <w:rsid w:val="00AF4A27"/>
    <w:rsid w:val="00AF4FB6"/>
    <w:rsid w:val="00AF522C"/>
    <w:rsid w:val="00AF5B11"/>
    <w:rsid w:val="00AF5DAA"/>
    <w:rsid w:val="00AF605B"/>
    <w:rsid w:val="00AF6C17"/>
    <w:rsid w:val="00AF6EF3"/>
    <w:rsid w:val="00AF7064"/>
    <w:rsid w:val="00AF7539"/>
    <w:rsid w:val="00AF7C43"/>
    <w:rsid w:val="00AF7D9D"/>
    <w:rsid w:val="00AF7FEB"/>
    <w:rsid w:val="00B00218"/>
    <w:rsid w:val="00B00396"/>
    <w:rsid w:val="00B007A2"/>
    <w:rsid w:val="00B01301"/>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E8A"/>
    <w:rsid w:val="00B05F7E"/>
    <w:rsid w:val="00B061BA"/>
    <w:rsid w:val="00B0658C"/>
    <w:rsid w:val="00B065DD"/>
    <w:rsid w:val="00B07493"/>
    <w:rsid w:val="00B07565"/>
    <w:rsid w:val="00B076B3"/>
    <w:rsid w:val="00B07F9F"/>
    <w:rsid w:val="00B100C4"/>
    <w:rsid w:val="00B101C9"/>
    <w:rsid w:val="00B10872"/>
    <w:rsid w:val="00B10A3C"/>
    <w:rsid w:val="00B10B65"/>
    <w:rsid w:val="00B10DCE"/>
    <w:rsid w:val="00B11325"/>
    <w:rsid w:val="00B117F0"/>
    <w:rsid w:val="00B118F4"/>
    <w:rsid w:val="00B1243D"/>
    <w:rsid w:val="00B124EB"/>
    <w:rsid w:val="00B12AE3"/>
    <w:rsid w:val="00B13A3A"/>
    <w:rsid w:val="00B13CD4"/>
    <w:rsid w:val="00B14950"/>
    <w:rsid w:val="00B1546E"/>
    <w:rsid w:val="00B1596D"/>
    <w:rsid w:val="00B1640F"/>
    <w:rsid w:val="00B167D7"/>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DCA"/>
    <w:rsid w:val="00B21DCF"/>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51"/>
    <w:rsid w:val="00B243D0"/>
    <w:rsid w:val="00B24D2B"/>
    <w:rsid w:val="00B256B8"/>
    <w:rsid w:val="00B25A63"/>
    <w:rsid w:val="00B25D5C"/>
    <w:rsid w:val="00B260E8"/>
    <w:rsid w:val="00B264D8"/>
    <w:rsid w:val="00B26559"/>
    <w:rsid w:val="00B26CD0"/>
    <w:rsid w:val="00B27246"/>
    <w:rsid w:val="00B2778E"/>
    <w:rsid w:val="00B279BA"/>
    <w:rsid w:val="00B27A30"/>
    <w:rsid w:val="00B307CF"/>
    <w:rsid w:val="00B3109C"/>
    <w:rsid w:val="00B31897"/>
    <w:rsid w:val="00B318CF"/>
    <w:rsid w:val="00B318D3"/>
    <w:rsid w:val="00B3197D"/>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562"/>
    <w:rsid w:val="00B416A3"/>
    <w:rsid w:val="00B418E7"/>
    <w:rsid w:val="00B41B72"/>
    <w:rsid w:val="00B41D95"/>
    <w:rsid w:val="00B422E4"/>
    <w:rsid w:val="00B424DD"/>
    <w:rsid w:val="00B4257B"/>
    <w:rsid w:val="00B4270C"/>
    <w:rsid w:val="00B42715"/>
    <w:rsid w:val="00B43516"/>
    <w:rsid w:val="00B437D3"/>
    <w:rsid w:val="00B43EC2"/>
    <w:rsid w:val="00B441D0"/>
    <w:rsid w:val="00B444DF"/>
    <w:rsid w:val="00B45516"/>
    <w:rsid w:val="00B458CF"/>
    <w:rsid w:val="00B458DE"/>
    <w:rsid w:val="00B45BCA"/>
    <w:rsid w:val="00B45F6C"/>
    <w:rsid w:val="00B46474"/>
    <w:rsid w:val="00B467CB"/>
    <w:rsid w:val="00B46D69"/>
    <w:rsid w:val="00B470EF"/>
    <w:rsid w:val="00B471AE"/>
    <w:rsid w:val="00B47427"/>
    <w:rsid w:val="00B47509"/>
    <w:rsid w:val="00B4779B"/>
    <w:rsid w:val="00B4799E"/>
    <w:rsid w:val="00B479AE"/>
    <w:rsid w:val="00B47F45"/>
    <w:rsid w:val="00B47FB5"/>
    <w:rsid w:val="00B512DB"/>
    <w:rsid w:val="00B51979"/>
    <w:rsid w:val="00B519EB"/>
    <w:rsid w:val="00B525D3"/>
    <w:rsid w:val="00B52E33"/>
    <w:rsid w:val="00B52FFE"/>
    <w:rsid w:val="00B5366C"/>
    <w:rsid w:val="00B54160"/>
    <w:rsid w:val="00B541DF"/>
    <w:rsid w:val="00B54552"/>
    <w:rsid w:val="00B54F46"/>
    <w:rsid w:val="00B55195"/>
    <w:rsid w:val="00B55383"/>
    <w:rsid w:val="00B553BD"/>
    <w:rsid w:val="00B55932"/>
    <w:rsid w:val="00B56081"/>
    <w:rsid w:val="00B5634C"/>
    <w:rsid w:val="00B56A9A"/>
    <w:rsid w:val="00B56D63"/>
    <w:rsid w:val="00B572B6"/>
    <w:rsid w:val="00B5788D"/>
    <w:rsid w:val="00B57C26"/>
    <w:rsid w:val="00B60013"/>
    <w:rsid w:val="00B6005B"/>
    <w:rsid w:val="00B600D2"/>
    <w:rsid w:val="00B60576"/>
    <w:rsid w:val="00B60A05"/>
    <w:rsid w:val="00B60BB8"/>
    <w:rsid w:val="00B60DF6"/>
    <w:rsid w:val="00B6175F"/>
    <w:rsid w:val="00B61EDC"/>
    <w:rsid w:val="00B62525"/>
    <w:rsid w:val="00B627F3"/>
    <w:rsid w:val="00B6280C"/>
    <w:rsid w:val="00B62B5B"/>
    <w:rsid w:val="00B63CEA"/>
    <w:rsid w:val="00B63FC6"/>
    <w:rsid w:val="00B6449F"/>
    <w:rsid w:val="00B645BE"/>
    <w:rsid w:val="00B657DB"/>
    <w:rsid w:val="00B65D41"/>
    <w:rsid w:val="00B65F77"/>
    <w:rsid w:val="00B660FB"/>
    <w:rsid w:val="00B663F5"/>
    <w:rsid w:val="00B66680"/>
    <w:rsid w:val="00B666BC"/>
    <w:rsid w:val="00B66D7B"/>
    <w:rsid w:val="00B67727"/>
    <w:rsid w:val="00B70671"/>
    <w:rsid w:val="00B70B58"/>
    <w:rsid w:val="00B70BBE"/>
    <w:rsid w:val="00B70CF7"/>
    <w:rsid w:val="00B70F08"/>
    <w:rsid w:val="00B722F6"/>
    <w:rsid w:val="00B722FB"/>
    <w:rsid w:val="00B72507"/>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7FC"/>
    <w:rsid w:val="00B8023D"/>
    <w:rsid w:val="00B80328"/>
    <w:rsid w:val="00B8033C"/>
    <w:rsid w:val="00B807DC"/>
    <w:rsid w:val="00B8086A"/>
    <w:rsid w:val="00B8132B"/>
    <w:rsid w:val="00B814EE"/>
    <w:rsid w:val="00B8189A"/>
    <w:rsid w:val="00B81A66"/>
    <w:rsid w:val="00B81E8C"/>
    <w:rsid w:val="00B81FDA"/>
    <w:rsid w:val="00B8216C"/>
    <w:rsid w:val="00B82295"/>
    <w:rsid w:val="00B823BF"/>
    <w:rsid w:val="00B82750"/>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81"/>
    <w:rsid w:val="00B84E97"/>
    <w:rsid w:val="00B85046"/>
    <w:rsid w:val="00B86144"/>
    <w:rsid w:val="00B86189"/>
    <w:rsid w:val="00B86F19"/>
    <w:rsid w:val="00B87720"/>
    <w:rsid w:val="00B8791F"/>
    <w:rsid w:val="00B9078D"/>
    <w:rsid w:val="00B90CA5"/>
    <w:rsid w:val="00B9129A"/>
    <w:rsid w:val="00B9133A"/>
    <w:rsid w:val="00B914E0"/>
    <w:rsid w:val="00B9189D"/>
    <w:rsid w:val="00B91DDC"/>
    <w:rsid w:val="00B925D4"/>
    <w:rsid w:val="00B92E86"/>
    <w:rsid w:val="00B9306B"/>
    <w:rsid w:val="00B9306E"/>
    <w:rsid w:val="00B93936"/>
    <w:rsid w:val="00B9394B"/>
    <w:rsid w:val="00B93D50"/>
    <w:rsid w:val="00B93EAB"/>
    <w:rsid w:val="00B94204"/>
    <w:rsid w:val="00B9421D"/>
    <w:rsid w:val="00B9429D"/>
    <w:rsid w:val="00B94EC4"/>
    <w:rsid w:val="00B94F90"/>
    <w:rsid w:val="00B9531F"/>
    <w:rsid w:val="00B955CD"/>
    <w:rsid w:val="00B95682"/>
    <w:rsid w:val="00B9576A"/>
    <w:rsid w:val="00B958D8"/>
    <w:rsid w:val="00B95E0B"/>
    <w:rsid w:val="00B9659D"/>
    <w:rsid w:val="00B973B5"/>
    <w:rsid w:val="00B97422"/>
    <w:rsid w:val="00BA0058"/>
    <w:rsid w:val="00BA08FC"/>
    <w:rsid w:val="00BA09C8"/>
    <w:rsid w:val="00BA0FA3"/>
    <w:rsid w:val="00BA105E"/>
    <w:rsid w:val="00BA1325"/>
    <w:rsid w:val="00BA27FC"/>
    <w:rsid w:val="00BA30DB"/>
    <w:rsid w:val="00BA36B4"/>
    <w:rsid w:val="00BA3B89"/>
    <w:rsid w:val="00BA3D64"/>
    <w:rsid w:val="00BA3D80"/>
    <w:rsid w:val="00BA3F11"/>
    <w:rsid w:val="00BA3FDC"/>
    <w:rsid w:val="00BA4225"/>
    <w:rsid w:val="00BA431F"/>
    <w:rsid w:val="00BA4A75"/>
    <w:rsid w:val="00BA4DD6"/>
    <w:rsid w:val="00BA5212"/>
    <w:rsid w:val="00BA55DD"/>
    <w:rsid w:val="00BA55E7"/>
    <w:rsid w:val="00BA5A6D"/>
    <w:rsid w:val="00BA60FB"/>
    <w:rsid w:val="00BA611B"/>
    <w:rsid w:val="00BA757E"/>
    <w:rsid w:val="00BA79DE"/>
    <w:rsid w:val="00BA7BCE"/>
    <w:rsid w:val="00BA7DCA"/>
    <w:rsid w:val="00BA7E9C"/>
    <w:rsid w:val="00BB0A30"/>
    <w:rsid w:val="00BB0ADE"/>
    <w:rsid w:val="00BB0FCA"/>
    <w:rsid w:val="00BB1B52"/>
    <w:rsid w:val="00BB1C55"/>
    <w:rsid w:val="00BB1F6B"/>
    <w:rsid w:val="00BB2161"/>
    <w:rsid w:val="00BB2554"/>
    <w:rsid w:val="00BB2557"/>
    <w:rsid w:val="00BB2BB7"/>
    <w:rsid w:val="00BB2FFC"/>
    <w:rsid w:val="00BB3B49"/>
    <w:rsid w:val="00BB442E"/>
    <w:rsid w:val="00BB4871"/>
    <w:rsid w:val="00BB4A7F"/>
    <w:rsid w:val="00BB50F1"/>
    <w:rsid w:val="00BB70E7"/>
    <w:rsid w:val="00BB785B"/>
    <w:rsid w:val="00BB7889"/>
    <w:rsid w:val="00BB7CEF"/>
    <w:rsid w:val="00BB7F19"/>
    <w:rsid w:val="00BB7F9D"/>
    <w:rsid w:val="00BC03AE"/>
    <w:rsid w:val="00BC059F"/>
    <w:rsid w:val="00BC1714"/>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7227"/>
    <w:rsid w:val="00BC763C"/>
    <w:rsid w:val="00BC7B0E"/>
    <w:rsid w:val="00BD0533"/>
    <w:rsid w:val="00BD0888"/>
    <w:rsid w:val="00BD0DD5"/>
    <w:rsid w:val="00BD10F6"/>
    <w:rsid w:val="00BD14F2"/>
    <w:rsid w:val="00BD1FC7"/>
    <w:rsid w:val="00BD203F"/>
    <w:rsid w:val="00BD2087"/>
    <w:rsid w:val="00BD2231"/>
    <w:rsid w:val="00BD2345"/>
    <w:rsid w:val="00BD2609"/>
    <w:rsid w:val="00BD293D"/>
    <w:rsid w:val="00BD2944"/>
    <w:rsid w:val="00BD2C2F"/>
    <w:rsid w:val="00BD2F20"/>
    <w:rsid w:val="00BD3117"/>
    <w:rsid w:val="00BD37A2"/>
    <w:rsid w:val="00BD389D"/>
    <w:rsid w:val="00BD3AF3"/>
    <w:rsid w:val="00BD3B8E"/>
    <w:rsid w:val="00BD4078"/>
    <w:rsid w:val="00BD47D7"/>
    <w:rsid w:val="00BD487C"/>
    <w:rsid w:val="00BD4A87"/>
    <w:rsid w:val="00BD5213"/>
    <w:rsid w:val="00BD5215"/>
    <w:rsid w:val="00BD5250"/>
    <w:rsid w:val="00BD5790"/>
    <w:rsid w:val="00BD59BE"/>
    <w:rsid w:val="00BD5ECA"/>
    <w:rsid w:val="00BD5EE8"/>
    <w:rsid w:val="00BD6633"/>
    <w:rsid w:val="00BD6683"/>
    <w:rsid w:val="00BD6B7E"/>
    <w:rsid w:val="00BD7070"/>
    <w:rsid w:val="00BD72B4"/>
    <w:rsid w:val="00BD7480"/>
    <w:rsid w:val="00BD75CD"/>
    <w:rsid w:val="00BD765A"/>
    <w:rsid w:val="00BD7FD6"/>
    <w:rsid w:val="00BE0152"/>
    <w:rsid w:val="00BE04C7"/>
    <w:rsid w:val="00BE0779"/>
    <w:rsid w:val="00BE09A2"/>
    <w:rsid w:val="00BE0AB1"/>
    <w:rsid w:val="00BE0E27"/>
    <w:rsid w:val="00BE14E4"/>
    <w:rsid w:val="00BE1AFD"/>
    <w:rsid w:val="00BE1B84"/>
    <w:rsid w:val="00BE277C"/>
    <w:rsid w:val="00BE37A7"/>
    <w:rsid w:val="00BE38EA"/>
    <w:rsid w:val="00BE412D"/>
    <w:rsid w:val="00BE49E6"/>
    <w:rsid w:val="00BE4A90"/>
    <w:rsid w:val="00BE5214"/>
    <w:rsid w:val="00BE5422"/>
    <w:rsid w:val="00BE56DB"/>
    <w:rsid w:val="00BE56DC"/>
    <w:rsid w:val="00BE5C44"/>
    <w:rsid w:val="00BE62CA"/>
    <w:rsid w:val="00BE67CF"/>
    <w:rsid w:val="00BE6881"/>
    <w:rsid w:val="00BE6AAE"/>
    <w:rsid w:val="00BE6F51"/>
    <w:rsid w:val="00BE70CC"/>
    <w:rsid w:val="00BE721F"/>
    <w:rsid w:val="00BE73AA"/>
    <w:rsid w:val="00BE7AF6"/>
    <w:rsid w:val="00BE7F5C"/>
    <w:rsid w:val="00BF0DC7"/>
    <w:rsid w:val="00BF18C7"/>
    <w:rsid w:val="00BF1A21"/>
    <w:rsid w:val="00BF21EA"/>
    <w:rsid w:val="00BF29A8"/>
    <w:rsid w:val="00BF2BC8"/>
    <w:rsid w:val="00BF3052"/>
    <w:rsid w:val="00BF33FD"/>
    <w:rsid w:val="00BF3554"/>
    <w:rsid w:val="00BF35FD"/>
    <w:rsid w:val="00BF3704"/>
    <w:rsid w:val="00BF3DD1"/>
    <w:rsid w:val="00BF418B"/>
    <w:rsid w:val="00BF51D9"/>
    <w:rsid w:val="00BF6B8A"/>
    <w:rsid w:val="00BF6DF3"/>
    <w:rsid w:val="00BF75B7"/>
    <w:rsid w:val="00BF7DC7"/>
    <w:rsid w:val="00BF7FE9"/>
    <w:rsid w:val="00C0008A"/>
    <w:rsid w:val="00C00AE1"/>
    <w:rsid w:val="00C00D30"/>
    <w:rsid w:val="00C01D45"/>
    <w:rsid w:val="00C02611"/>
    <w:rsid w:val="00C02658"/>
    <w:rsid w:val="00C02CEB"/>
    <w:rsid w:val="00C02FC2"/>
    <w:rsid w:val="00C034F2"/>
    <w:rsid w:val="00C0355C"/>
    <w:rsid w:val="00C0366D"/>
    <w:rsid w:val="00C03A51"/>
    <w:rsid w:val="00C03D11"/>
    <w:rsid w:val="00C0431A"/>
    <w:rsid w:val="00C04435"/>
    <w:rsid w:val="00C0443F"/>
    <w:rsid w:val="00C0449E"/>
    <w:rsid w:val="00C04B37"/>
    <w:rsid w:val="00C058F0"/>
    <w:rsid w:val="00C05B24"/>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449"/>
    <w:rsid w:val="00C1179C"/>
    <w:rsid w:val="00C11832"/>
    <w:rsid w:val="00C11D32"/>
    <w:rsid w:val="00C12293"/>
    <w:rsid w:val="00C123B3"/>
    <w:rsid w:val="00C127B9"/>
    <w:rsid w:val="00C127DA"/>
    <w:rsid w:val="00C12B3F"/>
    <w:rsid w:val="00C13809"/>
    <w:rsid w:val="00C13B9C"/>
    <w:rsid w:val="00C14544"/>
    <w:rsid w:val="00C15370"/>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36A6"/>
    <w:rsid w:val="00C23781"/>
    <w:rsid w:val="00C23B88"/>
    <w:rsid w:val="00C23C26"/>
    <w:rsid w:val="00C23F5B"/>
    <w:rsid w:val="00C24416"/>
    <w:rsid w:val="00C244FF"/>
    <w:rsid w:val="00C2475E"/>
    <w:rsid w:val="00C2493A"/>
    <w:rsid w:val="00C24A7E"/>
    <w:rsid w:val="00C24ABB"/>
    <w:rsid w:val="00C24C80"/>
    <w:rsid w:val="00C24D6B"/>
    <w:rsid w:val="00C25825"/>
    <w:rsid w:val="00C2595F"/>
    <w:rsid w:val="00C26084"/>
    <w:rsid w:val="00C264F6"/>
    <w:rsid w:val="00C26F36"/>
    <w:rsid w:val="00C270F1"/>
    <w:rsid w:val="00C2755F"/>
    <w:rsid w:val="00C2792D"/>
    <w:rsid w:val="00C27C32"/>
    <w:rsid w:val="00C3057E"/>
    <w:rsid w:val="00C305F1"/>
    <w:rsid w:val="00C30B41"/>
    <w:rsid w:val="00C30C16"/>
    <w:rsid w:val="00C30DCD"/>
    <w:rsid w:val="00C31680"/>
    <w:rsid w:val="00C316F6"/>
    <w:rsid w:val="00C3172C"/>
    <w:rsid w:val="00C31A0A"/>
    <w:rsid w:val="00C31B3A"/>
    <w:rsid w:val="00C31D2A"/>
    <w:rsid w:val="00C323A8"/>
    <w:rsid w:val="00C327C6"/>
    <w:rsid w:val="00C32952"/>
    <w:rsid w:val="00C3298F"/>
    <w:rsid w:val="00C32A9D"/>
    <w:rsid w:val="00C32C20"/>
    <w:rsid w:val="00C32FE0"/>
    <w:rsid w:val="00C33EA2"/>
    <w:rsid w:val="00C3471C"/>
    <w:rsid w:val="00C34B75"/>
    <w:rsid w:val="00C34C17"/>
    <w:rsid w:val="00C34C42"/>
    <w:rsid w:val="00C356BA"/>
    <w:rsid w:val="00C358D9"/>
    <w:rsid w:val="00C35942"/>
    <w:rsid w:val="00C359EC"/>
    <w:rsid w:val="00C35AC5"/>
    <w:rsid w:val="00C35B43"/>
    <w:rsid w:val="00C35CBA"/>
    <w:rsid w:val="00C35D0C"/>
    <w:rsid w:val="00C36E28"/>
    <w:rsid w:val="00C379A7"/>
    <w:rsid w:val="00C37C31"/>
    <w:rsid w:val="00C37E5B"/>
    <w:rsid w:val="00C40B82"/>
    <w:rsid w:val="00C418EF"/>
    <w:rsid w:val="00C41ABE"/>
    <w:rsid w:val="00C41D95"/>
    <w:rsid w:val="00C41ECF"/>
    <w:rsid w:val="00C4214A"/>
    <w:rsid w:val="00C4283F"/>
    <w:rsid w:val="00C42FC2"/>
    <w:rsid w:val="00C437F1"/>
    <w:rsid w:val="00C43D1B"/>
    <w:rsid w:val="00C440B7"/>
    <w:rsid w:val="00C445C8"/>
    <w:rsid w:val="00C44713"/>
    <w:rsid w:val="00C451A1"/>
    <w:rsid w:val="00C45A95"/>
    <w:rsid w:val="00C45B4F"/>
    <w:rsid w:val="00C45FA8"/>
    <w:rsid w:val="00C4616C"/>
    <w:rsid w:val="00C46552"/>
    <w:rsid w:val="00C469D8"/>
    <w:rsid w:val="00C46CA1"/>
    <w:rsid w:val="00C46D04"/>
    <w:rsid w:val="00C46D24"/>
    <w:rsid w:val="00C47093"/>
    <w:rsid w:val="00C479A6"/>
    <w:rsid w:val="00C47B58"/>
    <w:rsid w:val="00C50DD4"/>
    <w:rsid w:val="00C51773"/>
    <w:rsid w:val="00C51BF4"/>
    <w:rsid w:val="00C520C5"/>
    <w:rsid w:val="00C525C7"/>
    <w:rsid w:val="00C52639"/>
    <w:rsid w:val="00C52CA0"/>
    <w:rsid w:val="00C52E23"/>
    <w:rsid w:val="00C53069"/>
    <w:rsid w:val="00C53692"/>
    <w:rsid w:val="00C54001"/>
    <w:rsid w:val="00C54223"/>
    <w:rsid w:val="00C54285"/>
    <w:rsid w:val="00C545D2"/>
    <w:rsid w:val="00C54B26"/>
    <w:rsid w:val="00C5577C"/>
    <w:rsid w:val="00C55CAF"/>
    <w:rsid w:val="00C56455"/>
    <w:rsid w:val="00C5656E"/>
    <w:rsid w:val="00C56A4A"/>
    <w:rsid w:val="00C57060"/>
    <w:rsid w:val="00C571CF"/>
    <w:rsid w:val="00C57573"/>
    <w:rsid w:val="00C57786"/>
    <w:rsid w:val="00C57ADB"/>
    <w:rsid w:val="00C57CD3"/>
    <w:rsid w:val="00C57DCF"/>
    <w:rsid w:val="00C6004F"/>
    <w:rsid w:val="00C60100"/>
    <w:rsid w:val="00C60565"/>
    <w:rsid w:val="00C60843"/>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310"/>
    <w:rsid w:val="00C659E0"/>
    <w:rsid w:val="00C65B3E"/>
    <w:rsid w:val="00C65B6B"/>
    <w:rsid w:val="00C6633B"/>
    <w:rsid w:val="00C66C19"/>
    <w:rsid w:val="00C66D96"/>
    <w:rsid w:val="00C66DE4"/>
    <w:rsid w:val="00C66FF7"/>
    <w:rsid w:val="00C67D98"/>
    <w:rsid w:val="00C70619"/>
    <w:rsid w:val="00C70681"/>
    <w:rsid w:val="00C7088C"/>
    <w:rsid w:val="00C70A4B"/>
    <w:rsid w:val="00C70F88"/>
    <w:rsid w:val="00C70FAD"/>
    <w:rsid w:val="00C710CF"/>
    <w:rsid w:val="00C71259"/>
    <w:rsid w:val="00C7131E"/>
    <w:rsid w:val="00C714D6"/>
    <w:rsid w:val="00C71CDC"/>
    <w:rsid w:val="00C72C4E"/>
    <w:rsid w:val="00C73313"/>
    <w:rsid w:val="00C734ED"/>
    <w:rsid w:val="00C73665"/>
    <w:rsid w:val="00C740E8"/>
    <w:rsid w:val="00C74406"/>
    <w:rsid w:val="00C74791"/>
    <w:rsid w:val="00C74E42"/>
    <w:rsid w:val="00C75685"/>
    <w:rsid w:val="00C75874"/>
    <w:rsid w:val="00C75DAC"/>
    <w:rsid w:val="00C764DF"/>
    <w:rsid w:val="00C76758"/>
    <w:rsid w:val="00C76973"/>
    <w:rsid w:val="00C76E98"/>
    <w:rsid w:val="00C7742A"/>
    <w:rsid w:val="00C7749E"/>
    <w:rsid w:val="00C779E5"/>
    <w:rsid w:val="00C779E8"/>
    <w:rsid w:val="00C80047"/>
    <w:rsid w:val="00C8014F"/>
    <w:rsid w:val="00C80989"/>
    <w:rsid w:val="00C80B13"/>
    <w:rsid w:val="00C80ED8"/>
    <w:rsid w:val="00C813EF"/>
    <w:rsid w:val="00C81CA1"/>
    <w:rsid w:val="00C81CAC"/>
    <w:rsid w:val="00C82413"/>
    <w:rsid w:val="00C82447"/>
    <w:rsid w:val="00C8299C"/>
    <w:rsid w:val="00C82A11"/>
    <w:rsid w:val="00C82AB2"/>
    <w:rsid w:val="00C82B64"/>
    <w:rsid w:val="00C82B7B"/>
    <w:rsid w:val="00C82EAF"/>
    <w:rsid w:val="00C83033"/>
    <w:rsid w:val="00C83160"/>
    <w:rsid w:val="00C836DF"/>
    <w:rsid w:val="00C83C22"/>
    <w:rsid w:val="00C844F7"/>
    <w:rsid w:val="00C84D20"/>
    <w:rsid w:val="00C84D2B"/>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50E"/>
    <w:rsid w:val="00C912B7"/>
    <w:rsid w:val="00C91508"/>
    <w:rsid w:val="00C91634"/>
    <w:rsid w:val="00C9170A"/>
    <w:rsid w:val="00C91726"/>
    <w:rsid w:val="00C918DD"/>
    <w:rsid w:val="00C91B71"/>
    <w:rsid w:val="00C91DB5"/>
    <w:rsid w:val="00C924DF"/>
    <w:rsid w:val="00C92BA1"/>
    <w:rsid w:val="00C941F4"/>
    <w:rsid w:val="00C94804"/>
    <w:rsid w:val="00C949C7"/>
    <w:rsid w:val="00C94BF2"/>
    <w:rsid w:val="00C950EA"/>
    <w:rsid w:val="00C95191"/>
    <w:rsid w:val="00C9533C"/>
    <w:rsid w:val="00C95650"/>
    <w:rsid w:val="00C96B30"/>
    <w:rsid w:val="00C96C60"/>
    <w:rsid w:val="00C973D9"/>
    <w:rsid w:val="00C9779D"/>
    <w:rsid w:val="00CA01E8"/>
    <w:rsid w:val="00CA0305"/>
    <w:rsid w:val="00CA0510"/>
    <w:rsid w:val="00CA084F"/>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2DD"/>
    <w:rsid w:val="00CA6610"/>
    <w:rsid w:val="00CA6A69"/>
    <w:rsid w:val="00CA6AFE"/>
    <w:rsid w:val="00CA6BC2"/>
    <w:rsid w:val="00CA6E2A"/>
    <w:rsid w:val="00CA6FEB"/>
    <w:rsid w:val="00CA73EE"/>
    <w:rsid w:val="00CA7740"/>
    <w:rsid w:val="00CA7927"/>
    <w:rsid w:val="00CA7A66"/>
    <w:rsid w:val="00CA7CA7"/>
    <w:rsid w:val="00CB0608"/>
    <w:rsid w:val="00CB070C"/>
    <w:rsid w:val="00CB0D50"/>
    <w:rsid w:val="00CB0E08"/>
    <w:rsid w:val="00CB1272"/>
    <w:rsid w:val="00CB141C"/>
    <w:rsid w:val="00CB1A5E"/>
    <w:rsid w:val="00CB1D49"/>
    <w:rsid w:val="00CB216F"/>
    <w:rsid w:val="00CB2685"/>
    <w:rsid w:val="00CB2B61"/>
    <w:rsid w:val="00CB2C3B"/>
    <w:rsid w:val="00CB2CCC"/>
    <w:rsid w:val="00CB4509"/>
    <w:rsid w:val="00CB4905"/>
    <w:rsid w:val="00CB4B33"/>
    <w:rsid w:val="00CB5115"/>
    <w:rsid w:val="00CB5137"/>
    <w:rsid w:val="00CB5BCB"/>
    <w:rsid w:val="00CB64DC"/>
    <w:rsid w:val="00CB688C"/>
    <w:rsid w:val="00CB6BAB"/>
    <w:rsid w:val="00CB702A"/>
    <w:rsid w:val="00CB7170"/>
    <w:rsid w:val="00CB7D59"/>
    <w:rsid w:val="00CC07C9"/>
    <w:rsid w:val="00CC0AAC"/>
    <w:rsid w:val="00CC0D98"/>
    <w:rsid w:val="00CC1B2D"/>
    <w:rsid w:val="00CC1CDA"/>
    <w:rsid w:val="00CC1F35"/>
    <w:rsid w:val="00CC2488"/>
    <w:rsid w:val="00CC258D"/>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D2D"/>
    <w:rsid w:val="00CC6E0B"/>
    <w:rsid w:val="00CC6EF4"/>
    <w:rsid w:val="00CC7CD8"/>
    <w:rsid w:val="00CD006B"/>
    <w:rsid w:val="00CD036C"/>
    <w:rsid w:val="00CD04AC"/>
    <w:rsid w:val="00CD0EFB"/>
    <w:rsid w:val="00CD0F1B"/>
    <w:rsid w:val="00CD117B"/>
    <w:rsid w:val="00CD11E1"/>
    <w:rsid w:val="00CD1649"/>
    <w:rsid w:val="00CD1A6C"/>
    <w:rsid w:val="00CD1DCF"/>
    <w:rsid w:val="00CD1FDF"/>
    <w:rsid w:val="00CD262D"/>
    <w:rsid w:val="00CD2C34"/>
    <w:rsid w:val="00CD3229"/>
    <w:rsid w:val="00CD368F"/>
    <w:rsid w:val="00CD3B8C"/>
    <w:rsid w:val="00CD406D"/>
    <w:rsid w:val="00CD4771"/>
    <w:rsid w:val="00CD4A4F"/>
    <w:rsid w:val="00CD4AD9"/>
    <w:rsid w:val="00CD4C98"/>
    <w:rsid w:val="00CD4CBF"/>
    <w:rsid w:val="00CD4CE5"/>
    <w:rsid w:val="00CD52E7"/>
    <w:rsid w:val="00CD55E9"/>
    <w:rsid w:val="00CD5D6C"/>
    <w:rsid w:val="00CD624F"/>
    <w:rsid w:val="00CD634D"/>
    <w:rsid w:val="00CD67A4"/>
    <w:rsid w:val="00CD68A5"/>
    <w:rsid w:val="00CD6CB2"/>
    <w:rsid w:val="00CD6EA2"/>
    <w:rsid w:val="00CD7301"/>
    <w:rsid w:val="00CD74E6"/>
    <w:rsid w:val="00CD7B37"/>
    <w:rsid w:val="00CE02FD"/>
    <w:rsid w:val="00CE0388"/>
    <w:rsid w:val="00CE05C0"/>
    <w:rsid w:val="00CE05F0"/>
    <w:rsid w:val="00CE082B"/>
    <w:rsid w:val="00CE08D4"/>
    <w:rsid w:val="00CE0A06"/>
    <w:rsid w:val="00CE0FDE"/>
    <w:rsid w:val="00CE1B85"/>
    <w:rsid w:val="00CE1F0A"/>
    <w:rsid w:val="00CE2192"/>
    <w:rsid w:val="00CE22CD"/>
    <w:rsid w:val="00CE2869"/>
    <w:rsid w:val="00CE2877"/>
    <w:rsid w:val="00CE2C9E"/>
    <w:rsid w:val="00CE2F0C"/>
    <w:rsid w:val="00CE3091"/>
    <w:rsid w:val="00CE369E"/>
    <w:rsid w:val="00CE3ADE"/>
    <w:rsid w:val="00CE3C63"/>
    <w:rsid w:val="00CE4999"/>
    <w:rsid w:val="00CE4EB9"/>
    <w:rsid w:val="00CE54F6"/>
    <w:rsid w:val="00CE5F3A"/>
    <w:rsid w:val="00CE619E"/>
    <w:rsid w:val="00CE63C5"/>
    <w:rsid w:val="00CE69C9"/>
    <w:rsid w:val="00CE6D23"/>
    <w:rsid w:val="00CE72B9"/>
    <w:rsid w:val="00CE74D9"/>
    <w:rsid w:val="00CE752E"/>
    <w:rsid w:val="00CE7814"/>
    <w:rsid w:val="00CE7B29"/>
    <w:rsid w:val="00CE7E86"/>
    <w:rsid w:val="00CE7F0D"/>
    <w:rsid w:val="00CE7F15"/>
    <w:rsid w:val="00CF0CC0"/>
    <w:rsid w:val="00CF1715"/>
    <w:rsid w:val="00CF2558"/>
    <w:rsid w:val="00CF28A3"/>
    <w:rsid w:val="00CF313F"/>
    <w:rsid w:val="00CF32EA"/>
    <w:rsid w:val="00CF35C0"/>
    <w:rsid w:val="00CF387C"/>
    <w:rsid w:val="00CF3BA4"/>
    <w:rsid w:val="00CF3BB2"/>
    <w:rsid w:val="00CF405C"/>
    <w:rsid w:val="00CF582F"/>
    <w:rsid w:val="00CF587C"/>
    <w:rsid w:val="00CF681C"/>
    <w:rsid w:val="00CF692C"/>
    <w:rsid w:val="00CF6B87"/>
    <w:rsid w:val="00CF6ED0"/>
    <w:rsid w:val="00CF7185"/>
    <w:rsid w:val="00CF769A"/>
    <w:rsid w:val="00CF7DD7"/>
    <w:rsid w:val="00D000DE"/>
    <w:rsid w:val="00D001E1"/>
    <w:rsid w:val="00D01453"/>
    <w:rsid w:val="00D01584"/>
    <w:rsid w:val="00D017E5"/>
    <w:rsid w:val="00D01FAE"/>
    <w:rsid w:val="00D020E1"/>
    <w:rsid w:val="00D02106"/>
    <w:rsid w:val="00D027FD"/>
    <w:rsid w:val="00D028B4"/>
    <w:rsid w:val="00D02F19"/>
    <w:rsid w:val="00D03014"/>
    <w:rsid w:val="00D03201"/>
    <w:rsid w:val="00D03233"/>
    <w:rsid w:val="00D03243"/>
    <w:rsid w:val="00D03851"/>
    <w:rsid w:val="00D03AE5"/>
    <w:rsid w:val="00D03D69"/>
    <w:rsid w:val="00D04240"/>
    <w:rsid w:val="00D0477B"/>
    <w:rsid w:val="00D0486C"/>
    <w:rsid w:val="00D0486E"/>
    <w:rsid w:val="00D04A14"/>
    <w:rsid w:val="00D05509"/>
    <w:rsid w:val="00D056ED"/>
    <w:rsid w:val="00D05A4D"/>
    <w:rsid w:val="00D05E3F"/>
    <w:rsid w:val="00D05EAC"/>
    <w:rsid w:val="00D06088"/>
    <w:rsid w:val="00D060DF"/>
    <w:rsid w:val="00D06169"/>
    <w:rsid w:val="00D062D1"/>
    <w:rsid w:val="00D0631E"/>
    <w:rsid w:val="00D064E2"/>
    <w:rsid w:val="00D06612"/>
    <w:rsid w:val="00D06C7D"/>
    <w:rsid w:val="00D06F34"/>
    <w:rsid w:val="00D06F3D"/>
    <w:rsid w:val="00D06FAD"/>
    <w:rsid w:val="00D07290"/>
    <w:rsid w:val="00D072DA"/>
    <w:rsid w:val="00D0732F"/>
    <w:rsid w:val="00D07906"/>
    <w:rsid w:val="00D10477"/>
    <w:rsid w:val="00D10654"/>
    <w:rsid w:val="00D10E06"/>
    <w:rsid w:val="00D11012"/>
    <w:rsid w:val="00D11353"/>
    <w:rsid w:val="00D113D8"/>
    <w:rsid w:val="00D114B5"/>
    <w:rsid w:val="00D117AA"/>
    <w:rsid w:val="00D11C45"/>
    <w:rsid w:val="00D11D18"/>
    <w:rsid w:val="00D11E2A"/>
    <w:rsid w:val="00D120F3"/>
    <w:rsid w:val="00D1273E"/>
    <w:rsid w:val="00D12791"/>
    <w:rsid w:val="00D12F0F"/>
    <w:rsid w:val="00D12F9A"/>
    <w:rsid w:val="00D12FDB"/>
    <w:rsid w:val="00D137EE"/>
    <w:rsid w:val="00D1385F"/>
    <w:rsid w:val="00D13906"/>
    <w:rsid w:val="00D13A3C"/>
    <w:rsid w:val="00D13E15"/>
    <w:rsid w:val="00D14725"/>
    <w:rsid w:val="00D148F3"/>
    <w:rsid w:val="00D14A4F"/>
    <w:rsid w:val="00D14D99"/>
    <w:rsid w:val="00D154C1"/>
    <w:rsid w:val="00D15C3C"/>
    <w:rsid w:val="00D1661A"/>
    <w:rsid w:val="00D16625"/>
    <w:rsid w:val="00D1720F"/>
    <w:rsid w:val="00D17300"/>
    <w:rsid w:val="00D176E9"/>
    <w:rsid w:val="00D17D95"/>
    <w:rsid w:val="00D17F40"/>
    <w:rsid w:val="00D20602"/>
    <w:rsid w:val="00D20A74"/>
    <w:rsid w:val="00D21302"/>
    <w:rsid w:val="00D21781"/>
    <w:rsid w:val="00D222F0"/>
    <w:rsid w:val="00D22543"/>
    <w:rsid w:val="00D22808"/>
    <w:rsid w:val="00D228A8"/>
    <w:rsid w:val="00D22D85"/>
    <w:rsid w:val="00D22F84"/>
    <w:rsid w:val="00D22FBA"/>
    <w:rsid w:val="00D231ED"/>
    <w:rsid w:val="00D2336B"/>
    <w:rsid w:val="00D2372F"/>
    <w:rsid w:val="00D23C52"/>
    <w:rsid w:val="00D23DB6"/>
    <w:rsid w:val="00D24B6F"/>
    <w:rsid w:val="00D24D6D"/>
    <w:rsid w:val="00D255B9"/>
    <w:rsid w:val="00D256D6"/>
    <w:rsid w:val="00D25B7E"/>
    <w:rsid w:val="00D25F6C"/>
    <w:rsid w:val="00D2612A"/>
    <w:rsid w:val="00D26795"/>
    <w:rsid w:val="00D26A8F"/>
    <w:rsid w:val="00D26E94"/>
    <w:rsid w:val="00D272D0"/>
    <w:rsid w:val="00D27340"/>
    <w:rsid w:val="00D275ED"/>
    <w:rsid w:val="00D278C4"/>
    <w:rsid w:val="00D27AF6"/>
    <w:rsid w:val="00D30238"/>
    <w:rsid w:val="00D302B5"/>
    <w:rsid w:val="00D30308"/>
    <w:rsid w:val="00D3085D"/>
    <w:rsid w:val="00D308E8"/>
    <w:rsid w:val="00D31AEA"/>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499"/>
    <w:rsid w:val="00D36DA9"/>
    <w:rsid w:val="00D40116"/>
    <w:rsid w:val="00D40ADA"/>
    <w:rsid w:val="00D412C2"/>
    <w:rsid w:val="00D412E8"/>
    <w:rsid w:val="00D4168D"/>
    <w:rsid w:val="00D4174D"/>
    <w:rsid w:val="00D41A63"/>
    <w:rsid w:val="00D41FE2"/>
    <w:rsid w:val="00D41FE7"/>
    <w:rsid w:val="00D426DC"/>
    <w:rsid w:val="00D428D2"/>
    <w:rsid w:val="00D42A0B"/>
    <w:rsid w:val="00D42A1F"/>
    <w:rsid w:val="00D43B64"/>
    <w:rsid w:val="00D44149"/>
    <w:rsid w:val="00D443C0"/>
    <w:rsid w:val="00D4476E"/>
    <w:rsid w:val="00D45A2E"/>
    <w:rsid w:val="00D45C1B"/>
    <w:rsid w:val="00D460D4"/>
    <w:rsid w:val="00D461CD"/>
    <w:rsid w:val="00D46C2B"/>
    <w:rsid w:val="00D46F0A"/>
    <w:rsid w:val="00D470AC"/>
    <w:rsid w:val="00D47A38"/>
    <w:rsid w:val="00D50240"/>
    <w:rsid w:val="00D5028B"/>
    <w:rsid w:val="00D5057E"/>
    <w:rsid w:val="00D5070F"/>
    <w:rsid w:val="00D50995"/>
    <w:rsid w:val="00D514B0"/>
    <w:rsid w:val="00D51618"/>
    <w:rsid w:val="00D51715"/>
    <w:rsid w:val="00D51743"/>
    <w:rsid w:val="00D51D52"/>
    <w:rsid w:val="00D51DBD"/>
    <w:rsid w:val="00D52300"/>
    <w:rsid w:val="00D53DED"/>
    <w:rsid w:val="00D53E21"/>
    <w:rsid w:val="00D54413"/>
    <w:rsid w:val="00D54503"/>
    <w:rsid w:val="00D546D5"/>
    <w:rsid w:val="00D55243"/>
    <w:rsid w:val="00D552FE"/>
    <w:rsid w:val="00D5549A"/>
    <w:rsid w:val="00D55918"/>
    <w:rsid w:val="00D55BC6"/>
    <w:rsid w:val="00D55C6C"/>
    <w:rsid w:val="00D55E16"/>
    <w:rsid w:val="00D55EB8"/>
    <w:rsid w:val="00D56430"/>
    <w:rsid w:val="00D56688"/>
    <w:rsid w:val="00D56AD1"/>
    <w:rsid w:val="00D56BCA"/>
    <w:rsid w:val="00D56E87"/>
    <w:rsid w:val="00D57325"/>
    <w:rsid w:val="00D57900"/>
    <w:rsid w:val="00D57AAC"/>
    <w:rsid w:val="00D57D5A"/>
    <w:rsid w:val="00D60251"/>
    <w:rsid w:val="00D60525"/>
    <w:rsid w:val="00D61029"/>
    <w:rsid w:val="00D610C6"/>
    <w:rsid w:val="00D61673"/>
    <w:rsid w:val="00D6256D"/>
    <w:rsid w:val="00D628A0"/>
    <w:rsid w:val="00D630AB"/>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45"/>
    <w:rsid w:val="00D700A0"/>
    <w:rsid w:val="00D70917"/>
    <w:rsid w:val="00D7093A"/>
    <w:rsid w:val="00D70FCB"/>
    <w:rsid w:val="00D7123F"/>
    <w:rsid w:val="00D713FF"/>
    <w:rsid w:val="00D71655"/>
    <w:rsid w:val="00D71DDC"/>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C15"/>
    <w:rsid w:val="00D8110F"/>
    <w:rsid w:val="00D812DF"/>
    <w:rsid w:val="00D8131C"/>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65FF"/>
    <w:rsid w:val="00D86B50"/>
    <w:rsid w:val="00D87AD7"/>
    <w:rsid w:val="00D90339"/>
    <w:rsid w:val="00D90376"/>
    <w:rsid w:val="00D90663"/>
    <w:rsid w:val="00D90873"/>
    <w:rsid w:val="00D90AF3"/>
    <w:rsid w:val="00D90D97"/>
    <w:rsid w:val="00D911BE"/>
    <w:rsid w:val="00D91968"/>
    <w:rsid w:val="00D928B1"/>
    <w:rsid w:val="00D92944"/>
    <w:rsid w:val="00D9296E"/>
    <w:rsid w:val="00D92AE1"/>
    <w:rsid w:val="00D92E09"/>
    <w:rsid w:val="00D9370A"/>
    <w:rsid w:val="00D93B32"/>
    <w:rsid w:val="00D942F5"/>
    <w:rsid w:val="00D944A3"/>
    <w:rsid w:val="00D94526"/>
    <w:rsid w:val="00D94754"/>
    <w:rsid w:val="00D9496A"/>
    <w:rsid w:val="00D94A3F"/>
    <w:rsid w:val="00D94BAE"/>
    <w:rsid w:val="00D94BC3"/>
    <w:rsid w:val="00D9513A"/>
    <w:rsid w:val="00D95570"/>
    <w:rsid w:val="00D9595B"/>
    <w:rsid w:val="00D95A78"/>
    <w:rsid w:val="00D9745F"/>
    <w:rsid w:val="00D97889"/>
    <w:rsid w:val="00D97CCA"/>
    <w:rsid w:val="00D97E6E"/>
    <w:rsid w:val="00D97F70"/>
    <w:rsid w:val="00DA058C"/>
    <w:rsid w:val="00DA0AAC"/>
    <w:rsid w:val="00DA0FE4"/>
    <w:rsid w:val="00DA1674"/>
    <w:rsid w:val="00DA1C91"/>
    <w:rsid w:val="00DA1D1C"/>
    <w:rsid w:val="00DA1EBA"/>
    <w:rsid w:val="00DA28D6"/>
    <w:rsid w:val="00DA29C8"/>
    <w:rsid w:val="00DA2ACA"/>
    <w:rsid w:val="00DA3646"/>
    <w:rsid w:val="00DA3C71"/>
    <w:rsid w:val="00DA42A6"/>
    <w:rsid w:val="00DA42F2"/>
    <w:rsid w:val="00DA42F4"/>
    <w:rsid w:val="00DA44D3"/>
    <w:rsid w:val="00DA48F1"/>
    <w:rsid w:val="00DA494B"/>
    <w:rsid w:val="00DA505B"/>
    <w:rsid w:val="00DA5A6D"/>
    <w:rsid w:val="00DA5CB6"/>
    <w:rsid w:val="00DA6003"/>
    <w:rsid w:val="00DA67AD"/>
    <w:rsid w:val="00DA6E04"/>
    <w:rsid w:val="00DA714F"/>
    <w:rsid w:val="00DA79DA"/>
    <w:rsid w:val="00DA7B6C"/>
    <w:rsid w:val="00DA7BDA"/>
    <w:rsid w:val="00DB03CE"/>
    <w:rsid w:val="00DB1120"/>
    <w:rsid w:val="00DB14C9"/>
    <w:rsid w:val="00DB1E4C"/>
    <w:rsid w:val="00DB228B"/>
    <w:rsid w:val="00DB235B"/>
    <w:rsid w:val="00DB242E"/>
    <w:rsid w:val="00DB245C"/>
    <w:rsid w:val="00DB2F2F"/>
    <w:rsid w:val="00DB2F33"/>
    <w:rsid w:val="00DB2FA0"/>
    <w:rsid w:val="00DB3073"/>
    <w:rsid w:val="00DB33B6"/>
    <w:rsid w:val="00DB3906"/>
    <w:rsid w:val="00DB3A9B"/>
    <w:rsid w:val="00DB3C4C"/>
    <w:rsid w:val="00DB522C"/>
    <w:rsid w:val="00DB524A"/>
    <w:rsid w:val="00DB5500"/>
    <w:rsid w:val="00DB553D"/>
    <w:rsid w:val="00DB55A7"/>
    <w:rsid w:val="00DB5B58"/>
    <w:rsid w:val="00DB639A"/>
    <w:rsid w:val="00DB6882"/>
    <w:rsid w:val="00DB6AFD"/>
    <w:rsid w:val="00DB6CE8"/>
    <w:rsid w:val="00DB6F3B"/>
    <w:rsid w:val="00DB6F9E"/>
    <w:rsid w:val="00DB70EE"/>
    <w:rsid w:val="00DB7162"/>
    <w:rsid w:val="00DB7188"/>
    <w:rsid w:val="00DB73D1"/>
    <w:rsid w:val="00DB78C5"/>
    <w:rsid w:val="00DB7CAF"/>
    <w:rsid w:val="00DB7DDD"/>
    <w:rsid w:val="00DC0277"/>
    <w:rsid w:val="00DC0799"/>
    <w:rsid w:val="00DC130B"/>
    <w:rsid w:val="00DC18F2"/>
    <w:rsid w:val="00DC24D9"/>
    <w:rsid w:val="00DC2762"/>
    <w:rsid w:val="00DC2B37"/>
    <w:rsid w:val="00DC2CD7"/>
    <w:rsid w:val="00DC35AC"/>
    <w:rsid w:val="00DC35E5"/>
    <w:rsid w:val="00DC3B67"/>
    <w:rsid w:val="00DC3E10"/>
    <w:rsid w:val="00DC3F87"/>
    <w:rsid w:val="00DC4256"/>
    <w:rsid w:val="00DC4926"/>
    <w:rsid w:val="00DC4CE3"/>
    <w:rsid w:val="00DC52EB"/>
    <w:rsid w:val="00DC56EB"/>
    <w:rsid w:val="00DC5C06"/>
    <w:rsid w:val="00DC6054"/>
    <w:rsid w:val="00DC6323"/>
    <w:rsid w:val="00DC67DA"/>
    <w:rsid w:val="00DC6E94"/>
    <w:rsid w:val="00DC714E"/>
    <w:rsid w:val="00DC71CF"/>
    <w:rsid w:val="00DC75DA"/>
    <w:rsid w:val="00DC7A32"/>
    <w:rsid w:val="00DD026D"/>
    <w:rsid w:val="00DD05C8"/>
    <w:rsid w:val="00DD0CE1"/>
    <w:rsid w:val="00DD11F4"/>
    <w:rsid w:val="00DD137F"/>
    <w:rsid w:val="00DD1CD6"/>
    <w:rsid w:val="00DD1E81"/>
    <w:rsid w:val="00DD1EAE"/>
    <w:rsid w:val="00DD2202"/>
    <w:rsid w:val="00DD258E"/>
    <w:rsid w:val="00DD26FC"/>
    <w:rsid w:val="00DD3168"/>
    <w:rsid w:val="00DD3255"/>
    <w:rsid w:val="00DD335F"/>
    <w:rsid w:val="00DD3B98"/>
    <w:rsid w:val="00DD4BFA"/>
    <w:rsid w:val="00DD4D95"/>
    <w:rsid w:val="00DD4F6D"/>
    <w:rsid w:val="00DD58F8"/>
    <w:rsid w:val="00DD6282"/>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5F3C"/>
    <w:rsid w:val="00DE6BEC"/>
    <w:rsid w:val="00DE6FAD"/>
    <w:rsid w:val="00DE7110"/>
    <w:rsid w:val="00DE745F"/>
    <w:rsid w:val="00DE74A0"/>
    <w:rsid w:val="00DE79AB"/>
    <w:rsid w:val="00DF0231"/>
    <w:rsid w:val="00DF0772"/>
    <w:rsid w:val="00DF089D"/>
    <w:rsid w:val="00DF0B7C"/>
    <w:rsid w:val="00DF0BB9"/>
    <w:rsid w:val="00DF0C82"/>
    <w:rsid w:val="00DF122C"/>
    <w:rsid w:val="00DF2461"/>
    <w:rsid w:val="00DF2633"/>
    <w:rsid w:val="00DF28A9"/>
    <w:rsid w:val="00DF2F76"/>
    <w:rsid w:val="00DF37BA"/>
    <w:rsid w:val="00DF3844"/>
    <w:rsid w:val="00DF38FA"/>
    <w:rsid w:val="00DF3D70"/>
    <w:rsid w:val="00DF3DFB"/>
    <w:rsid w:val="00DF53DD"/>
    <w:rsid w:val="00DF53EB"/>
    <w:rsid w:val="00DF5A58"/>
    <w:rsid w:val="00DF5E57"/>
    <w:rsid w:val="00DF66BA"/>
    <w:rsid w:val="00DF66D9"/>
    <w:rsid w:val="00DF69E1"/>
    <w:rsid w:val="00DF6F51"/>
    <w:rsid w:val="00DF718E"/>
    <w:rsid w:val="00DF7684"/>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64D"/>
    <w:rsid w:val="00E03BDA"/>
    <w:rsid w:val="00E03E4E"/>
    <w:rsid w:val="00E050B5"/>
    <w:rsid w:val="00E0536B"/>
    <w:rsid w:val="00E054DA"/>
    <w:rsid w:val="00E0552A"/>
    <w:rsid w:val="00E05E18"/>
    <w:rsid w:val="00E06EE2"/>
    <w:rsid w:val="00E07373"/>
    <w:rsid w:val="00E07C0A"/>
    <w:rsid w:val="00E07C76"/>
    <w:rsid w:val="00E103B2"/>
    <w:rsid w:val="00E1054E"/>
    <w:rsid w:val="00E1099F"/>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2DA"/>
    <w:rsid w:val="00E1438F"/>
    <w:rsid w:val="00E147B3"/>
    <w:rsid w:val="00E14907"/>
    <w:rsid w:val="00E14A77"/>
    <w:rsid w:val="00E14C0B"/>
    <w:rsid w:val="00E1527C"/>
    <w:rsid w:val="00E15B62"/>
    <w:rsid w:val="00E165AB"/>
    <w:rsid w:val="00E166C1"/>
    <w:rsid w:val="00E17333"/>
    <w:rsid w:val="00E1750D"/>
    <w:rsid w:val="00E1761C"/>
    <w:rsid w:val="00E176A4"/>
    <w:rsid w:val="00E1781C"/>
    <w:rsid w:val="00E17A5D"/>
    <w:rsid w:val="00E17BF7"/>
    <w:rsid w:val="00E17CA2"/>
    <w:rsid w:val="00E17EAD"/>
    <w:rsid w:val="00E17F2E"/>
    <w:rsid w:val="00E20535"/>
    <w:rsid w:val="00E215B6"/>
    <w:rsid w:val="00E21AA5"/>
    <w:rsid w:val="00E22193"/>
    <w:rsid w:val="00E22227"/>
    <w:rsid w:val="00E22AC6"/>
    <w:rsid w:val="00E22B84"/>
    <w:rsid w:val="00E23C3E"/>
    <w:rsid w:val="00E23D1B"/>
    <w:rsid w:val="00E24306"/>
    <w:rsid w:val="00E248F5"/>
    <w:rsid w:val="00E24916"/>
    <w:rsid w:val="00E24A32"/>
    <w:rsid w:val="00E255DF"/>
    <w:rsid w:val="00E25A5D"/>
    <w:rsid w:val="00E26960"/>
    <w:rsid w:val="00E2720B"/>
    <w:rsid w:val="00E272BE"/>
    <w:rsid w:val="00E2780F"/>
    <w:rsid w:val="00E27F9B"/>
    <w:rsid w:val="00E30A99"/>
    <w:rsid w:val="00E30FE3"/>
    <w:rsid w:val="00E312D6"/>
    <w:rsid w:val="00E31464"/>
    <w:rsid w:val="00E3173B"/>
    <w:rsid w:val="00E31ECD"/>
    <w:rsid w:val="00E31F45"/>
    <w:rsid w:val="00E3203C"/>
    <w:rsid w:val="00E322BA"/>
    <w:rsid w:val="00E32B29"/>
    <w:rsid w:val="00E32C34"/>
    <w:rsid w:val="00E3336C"/>
    <w:rsid w:val="00E33ABD"/>
    <w:rsid w:val="00E3435A"/>
    <w:rsid w:val="00E3482C"/>
    <w:rsid w:val="00E34A05"/>
    <w:rsid w:val="00E35692"/>
    <w:rsid w:val="00E3573C"/>
    <w:rsid w:val="00E35AA1"/>
    <w:rsid w:val="00E35DD1"/>
    <w:rsid w:val="00E36339"/>
    <w:rsid w:val="00E36478"/>
    <w:rsid w:val="00E3668D"/>
    <w:rsid w:val="00E36AD0"/>
    <w:rsid w:val="00E373BD"/>
    <w:rsid w:val="00E37E72"/>
    <w:rsid w:val="00E4020F"/>
    <w:rsid w:val="00E402A1"/>
    <w:rsid w:val="00E40549"/>
    <w:rsid w:val="00E40AA3"/>
    <w:rsid w:val="00E410B0"/>
    <w:rsid w:val="00E41701"/>
    <w:rsid w:val="00E42C21"/>
    <w:rsid w:val="00E43076"/>
    <w:rsid w:val="00E437D2"/>
    <w:rsid w:val="00E43CCD"/>
    <w:rsid w:val="00E44258"/>
    <w:rsid w:val="00E442D6"/>
    <w:rsid w:val="00E443A8"/>
    <w:rsid w:val="00E44BCB"/>
    <w:rsid w:val="00E4568D"/>
    <w:rsid w:val="00E45B1B"/>
    <w:rsid w:val="00E45C86"/>
    <w:rsid w:val="00E45E6E"/>
    <w:rsid w:val="00E464B4"/>
    <w:rsid w:val="00E46753"/>
    <w:rsid w:val="00E4695C"/>
    <w:rsid w:val="00E46D16"/>
    <w:rsid w:val="00E46E1A"/>
    <w:rsid w:val="00E46F51"/>
    <w:rsid w:val="00E46F77"/>
    <w:rsid w:val="00E471F2"/>
    <w:rsid w:val="00E47301"/>
    <w:rsid w:val="00E4781F"/>
    <w:rsid w:val="00E479B2"/>
    <w:rsid w:val="00E47DE7"/>
    <w:rsid w:val="00E47F7F"/>
    <w:rsid w:val="00E5060F"/>
    <w:rsid w:val="00E50658"/>
    <w:rsid w:val="00E50859"/>
    <w:rsid w:val="00E515D6"/>
    <w:rsid w:val="00E516F9"/>
    <w:rsid w:val="00E51BDC"/>
    <w:rsid w:val="00E51C99"/>
    <w:rsid w:val="00E5200D"/>
    <w:rsid w:val="00E5206D"/>
    <w:rsid w:val="00E5219C"/>
    <w:rsid w:val="00E52715"/>
    <w:rsid w:val="00E527AA"/>
    <w:rsid w:val="00E528AF"/>
    <w:rsid w:val="00E532A6"/>
    <w:rsid w:val="00E5413E"/>
    <w:rsid w:val="00E5454B"/>
    <w:rsid w:val="00E54643"/>
    <w:rsid w:val="00E5467B"/>
    <w:rsid w:val="00E547FD"/>
    <w:rsid w:val="00E5550E"/>
    <w:rsid w:val="00E55B05"/>
    <w:rsid w:val="00E55C34"/>
    <w:rsid w:val="00E55D62"/>
    <w:rsid w:val="00E56255"/>
    <w:rsid w:val="00E562B6"/>
    <w:rsid w:val="00E56314"/>
    <w:rsid w:val="00E56B62"/>
    <w:rsid w:val="00E57161"/>
    <w:rsid w:val="00E57BC5"/>
    <w:rsid w:val="00E60354"/>
    <w:rsid w:val="00E610DF"/>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AAF"/>
    <w:rsid w:val="00E67C87"/>
    <w:rsid w:val="00E70063"/>
    <w:rsid w:val="00E7073D"/>
    <w:rsid w:val="00E70FCE"/>
    <w:rsid w:val="00E711A8"/>
    <w:rsid w:val="00E7135A"/>
    <w:rsid w:val="00E71958"/>
    <w:rsid w:val="00E71B36"/>
    <w:rsid w:val="00E72157"/>
    <w:rsid w:val="00E724DB"/>
    <w:rsid w:val="00E724ED"/>
    <w:rsid w:val="00E72BD1"/>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DC6"/>
    <w:rsid w:val="00E75E70"/>
    <w:rsid w:val="00E76815"/>
    <w:rsid w:val="00E76DE1"/>
    <w:rsid w:val="00E7784A"/>
    <w:rsid w:val="00E77911"/>
    <w:rsid w:val="00E779D7"/>
    <w:rsid w:val="00E77A72"/>
    <w:rsid w:val="00E80135"/>
    <w:rsid w:val="00E803D9"/>
    <w:rsid w:val="00E8047E"/>
    <w:rsid w:val="00E80E60"/>
    <w:rsid w:val="00E81724"/>
    <w:rsid w:val="00E81D8D"/>
    <w:rsid w:val="00E82B2E"/>
    <w:rsid w:val="00E82DB9"/>
    <w:rsid w:val="00E83070"/>
    <w:rsid w:val="00E83233"/>
    <w:rsid w:val="00E83560"/>
    <w:rsid w:val="00E83758"/>
    <w:rsid w:val="00E8378B"/>
    <w:rsid w:val="00E83847"/>
    <w:rsid w:val="00E83899"/>
    <w:rsid w:val="00E83BC8"/>
    <w:rsid w:val="00E83C64"/>
    <w:rsid w:val="00E83E7B"/>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60A"/>
    <w:rsid w:val="00E91D3C"/>
    <w:rsid w:val="00E92326"/>
    <w:rsid w:val="00E925D1"/>
    <w:rsid w:val="00E92874"/>
    <w:rsid w:val="00E92CDD"/>
    <w:rsid w:val="00E9301B"/>
    <w:rsid w:val="00E93623"/>
    <w:rsid w:val="00E939B8"/>
    <w:rsid w:val="00E93F56"/>
    <w:rsid w:val="00E940AF"/>
    <w:rsid w:val="00E94169"/>
    <w:rsid w:val="00E942A8"/>
    <w:rsid w:val="00E94628"/>
    <w:rsid w:val="00E95127"/>
    <w:rsid w:val="00E954FD"/>
    <w:rsid w:val="00E956A3"/>
    <w:rsid w:val="00E958AA"/>
    <w:rsid w:val="00E96238"/>
    <w:rsid w:val="00E96E1B"/>
    <w:rsid w:val="00E97361"/>
    <w:rsid w:val="00E9744E"/>
    <w:rsid w:val="00EA0087"/>
    <w:rsid w:val="00EA0485"/>
    <w:rsid w:val="00EA0B38"/>
    <w:rsid w:val="00EA0B61"/>
    <w:rsid w:val="00EA0CA2"/>
    <w:rsid w:val="00EA0D07"/>
    <w:rsid w:val="00EA0D3E"/>
    <w:rsid w:val="00EA15EB"/>
    <w:rsid w:val="00EA2270"/>
    <w:rsid w:val="00EA2520"/>
    <w:rsid w:val="00EA286D"/>
    <w:rsid w:val="00EA2E2C"/>
    <w:rsid w:val="00EA31C2"/>
    <w:rsid w:val="00EA3647"/>
    <w:rsid w:val="00EA36F6"/>
    <w:rsid w:val="00EA378B"/>
    <w:rsid w:val="00EA38D3"/>
    <w:rsid w:val="00EA3F91"/>
    <w:rsid w:val="00EA4125"/>
    <w:rsid w:val="00EA43C7"/>
    <w:rsid w:val="00EA440E"/>
    <w:rsid w:val="00EA44FB"/>
    <w:rsid w:val="00EA4FB8"/>
    <w:rsid w:val="00EA4FDB"/>
    <w:rsid w:val="00EA5295"/>
    <w:rsid w:val="00EA59B1"/>
    <w:rsid w:val="00EA5A9E"/>
    <w:rsid w:val="00EA5CF6"/>
    <w:rsid w:val="00EA5D11"/>
    <w:rsid w:val="00EA6343"/>
    <w:rsid w:val="00EA7289"/>
    <w:rsid w:val="00EA735D"/>
    <w:rsid w:val="00EA7B9D"/>
    <w:rsid w:val="00EA7BA3"/>
    <w:rsid w:val="00EA7C6D"/>
    <w:rsid w:val="00EA7CCB"/>
    <w:rsid w:val="00EA7DC2"/>
    <w:rsid w:val="00EB06D0"/>
    <w:rsid w:val="00EB074F"/>
    <w:rsid w:val="00EB0F30"/>
    <w:rsid w:val="00EB16D0"/>
    <w:rsid w:val="00EB18CC"/>
    <w:rsid w:val="00EB18F5"/>
    <w:rsid w:val="00EB1BDB"/>
    <w:rsid w:val="00EB2089"/>
    <w:rsid w:val="00EB2302"/>
    <w:rsid w:val="00EB2706"/>
    <w:rsid w:val="00EB2AF1"/>
    <w:rsid w:val="00EB2E4F"/>
    <w:rsid w:val="00EB3663"/>
    <w:rsid w:val="00EB3835"/>
    <w:rsid w:val="00EB39A6"/>
    <w:rsid w:val="00EB3DEC"/>
    <w:rsid w:val="00EB413D"/>
    <w:rsid w:val="00EB58C7"/>
    <w:rsid w:val="00EB621B"/>
    <w:rsid w:val="00EB643B"/>
    <w:rsid w:val="00EB699F"/>
    <w:rsid w:val="00EB73DA"/>
    <w:rsid w:val="00EB75E8"/>
    <w:rsid w:val="00EB7DCD"/>
    <w:rsid w:val="00EC058E"/>
    <w:rsid w:val="00EC07E1"/>
    <w:rsid w:val="00EC15EF"/>
    <w:rsid w:val="00EC1E16"/>
    <w:rsid w:val="00EC21BB"/>
    <w:rsid w:val="00EC2746"/>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70E7"/>
    <w:rsid w:val="00EC7E79"/>
    <w:rsid w:val="00ED04DB"/>
    <w:rsid w:val="00ED0C34"/>
    <w:rsid w:val="00ED0D64"/>
    <w:rsid w:val="00ED1167"/>
    <w:rsid w:val="00ED119A"/>
    <w:rsid w:val="00ED12BE"/>
    <w:rsid w:val="00ED1544"/>
    <w:rsid w:val="00ED16BC"/>
    <w:rsid w:val="00ED1C67"/>
    <w:rsid w:val="00ED1E2F"/>
    <w:rsid w:val="00ED2BA8"/>
    <w:rsid w:val="00ED2D48"/>
    <w:rsid w:val="00ED2E0E"/>
    <w:rsid w:val="00ED3063"/>
    <w:rsid w:val="00ED3776"/>
    <w:rsid w:val="00ED3AA5"/>
    <w:rsid w:val="00ED3CA3"/>
    <w:rsid w:val="00ED420A"/>
    <w:rsid w:val="00ED4BAA"/>
    <w:rsid w:val="00ED5CC0"/>
    <w:rsid w:val="00ED5CFD"/>
    <w:rsid w:val="00ED603B"/>
    <w:rsid w:val="00ED7AC1"/>
    <w:rsid w:val="00ED7F1A"/>
    <w:rsid w:val="00EE04FA"/>
    <w:rsid w:val="00EE0625"/>
    <w:rsid w:val="00EE08C0"/>
    <w:rsid w:val="00EE1269"/>
    <w:rsid w:val="00EE151C"/>
    <w:rsid w:val="00EE1663"/>
    <w:rsid w:val="00EE1D03"/>
    <w:rsid w:val="00EE2051"/>
    <w:rsid w:val="00EE24A5"/>
    <w:rsid w:val="00EE29CF"/>
    <w:rsid w:val="00EE2D8F"/>
    <w:rsid w:val="00EE2DA8"/>
    <w:rsid w:val="00EE310F"/>
    <w:rsid w:val="00EE36D8"/>
    <w:rsid w:val="00EE39AC"/>
    <w:rsid w:val="00EE3A30"/>
    <w:rsid w:val="00EE3A78"/>
    <w:rsid w:val="00EE3A90"/>
    <w:rsid w:val="00EE3BCE"/>
    <w:rsid w:val="00EE40F7"/>
    <w:rsid w:val="00EE449C"/>
    <w:rsid w:val="00EE46AC"/>
    <w:rsid w:val="00EE476F"/>
    <w:rsid w:val="00EE49F2"/>
    <w:rsid w:val="00EE549F"/>
    <w:rsid w:val="00EE57BF"/>
    <w:rsid w:val="00EE5892"/>
    <w:rsid w:val="00EE651F"/>
    <w:rsid w:val="00EE66DB"/>
    <w:rsid w:val="00EE6C49"/>
    <w:rsid w:val="00EE6CD8"/>
    <w:rsid w:val="00EE6F65"/>
    <w:rsid w:val="00EE716D"/>
    <w:rsid w:val="00EE72E0"/>
    <w:rsid w:val="00EE7666"/>
    <w:rsid w:val="00EE78B9"/>
    <w:rsid w:val="00EF007B"/>
    <w:rsid w:val="00EF0454"/>
    <w:rsid w:val="00EF1168"/>
    <w:rsid w:val="00EF13BC"/>
    <w:rsid w:val="00EF20F9"/>
    <w:rsid w:val="00EF2460"/>
    <w:rsid w:val="00EF2E4E"/>
    <w:rsid w:val="00EF32F0"/>
    <w:rsid w:val="00EF33D3"/>
    <w:rsid w:val="00EF3CB4"/>
    <w:rsid w:val="00EF40D6"/>
    <w:rsid w:val="00EF45A5"/>
    <w:rsid w:val="00EF45F5"/>
    <w:rsid w:val="00EF4731"/>
    <w:rsid w:val="00EF503E"/>
    <w:rsid w:val="00EF52A7"/>
    <w:rsid w:val="00EF52AF"/>
    <w:rsid w:val="00EF52C9"/>
    <w:rsid w:val="00EF5644"/>
    <w:rsid w:val="00EF5F0D"/>
    <w:rsid w:val="00EF619F"/>
    <w:rsid w:val="00EF63E9"/>
    <w:rsid w:val="00EF64D8"/>
    <w:rsid w:val="00EF69B8"/>
    <w:rsid w:val="00EF6FDB"/>
    <w:rsid w:val="00EF706A"/>
    <w:rsid w:val="00EF7378"/>
    <w:rsid w:val="00EF7835"/>
    <w:rsid w:val="00EF78E2"/>
    <w:rsid w:val="00EF7A09"/>
    <w:rsid w:val="00EF7A64"/>
    <w:rsid w:val="00F001BA"/>
    <w:rsid w:val="00F009AD"/>
    <w:rsid w:val="00F00B24"/>
    <w:rsid w:val="00F00D7B"/>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4F17"/>
    <w:rsid w:val="00F05069"/>
    <w:rsid w:val="00F058A0"/>
    <w:rsid w:val="00F05CED"/>
    <w:rsid w:val="00F05F67"/>
    <w:rsid w:val="00F05FA6"/>
    <w:rsid w:val="00F062B5"/>
    <w:rsid w:val="00F0677E"/>
    <w:rsid w:val="00F06846"/>
    <w:rsid w:val="00F06C6D"/>
    <w:rsid w:val="00F06E57"/>
    <w:rsid w:val="00F07553"/>
    <w:rsid w:val="00F100E8"/>
    <w:rsid w:val="00F101EC"/>
    <w:rsid w:val="00F10850"/>
    <w:rsid w:val="00F10C03"/>
    <w:rsid w:val="00F10E1B"/>
    <w:rsid w:val="00F114B6"/>
    <w:rsid w:val="00F116F1"/>
    <w:rsid w:val="00F11742"/>
    <w:rsid w:val="00F11B50"/>
    <w:rsid w:val="00F11BBB"/>
    <w:rsid w:val="00F11BF9"/>
    <w:rsid w:val="00F1227B"/>
    <w:rsid w:val="00F13289"/>
    <w:rsid w:val="00F13503"/>
    <w:rsid w:val="00F1379A"/>
    <w:rsid w:val="00F13833"/>
    <w:rsid w:val="00F13B79"/>
    <w:rsid w:val="00F14149"/>
    <w:rsid w:val="00F14203"/>
    <w:rsid w:val="00F14597"/>
    <w:rsid w:val="00F14618"/>
    <w:rsid w:val="00F1464F"/>
    <w:rsid w:val="00F1467C"/>
    <w:rsid w:val="00F14A34"/>
    <w:rsid w:val="00F15916"/>
    <w:rsid w:val="00F15ED9"/>
    <w:rsid w:val="00F174E1"/>
    <w:rsid w:val="00F17821"/>
    <w:rsid w:val="00F1798A"/>
    <w:rsid w:val="00F17A4D"/>
    <w:rsid w:val="00F17D3F"/>
    <w:rsid w:val="00F1C41C"/>
    <w:rsid w:val="00F203E9"/>
    <w:rsid w:val="00F20732"/>
    <w:rsid w:val="00F20BDA"/>
    <w:rsid w:val="00F21018"/>
    <w:rsid w:val="00F212A1"/>
    <w:rsid w:val="00F2150E"/>
    <w:rsid w:val="00F21A4C"/>
    <w:rsid w:val="00F21C39"/>
    <w:rsid w:val="00F21D54"/>
    <w:rsid w:val="00F21D8E"/>
    <w:rsid w:val="00F21E53"/>
    <w:rsid w:val="00F21FB2"/>
    <w:rsid w:val="00F22484"/>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C1"/>
    <w:rsid w:val="00F25AC6"/>
    <w:rsid w:val="00F26B4E"/>
    <w:rsid w:val="00F273C6"/>
    <w:rsid w:val="00F2764A"/>
    <w:rsid w:val="00F277C8"/>
    <w:rsid w:val="00F279A3"/>
    <w:rsid w:val="00F27F9A"/>
    <w:rsid w:val="00F30626"/>
    <w:rsid w:val="00F30C33"/>
    <w:rsid w:val="00F30F28"/>
    <w:rsid w:val="00F311D3"/>
    <w:rsid w:val="00F3139F"/>
    <w:rsid w:val="00F31450"/>
    <w:rsid w:val="00F315AF"/>
    <w:rsid w:val="00F315B3"/>
    <w:rsid w:val="00F31989"/>
    <w:rsid w:val="00F31E2B"/>
    <w:rsid w:val="00F3213A"/>
    <w:rsid w:val="00F32259"/>
    <w:rsid w:val="00F3290F"/>
    <w:rsid w:val="00F32D9E"/>
    <w:rsid w:val="00F33320"/>
    <w:rsid w:val="00F33BF3"/>
    <w:rsid w:val="00F34156"/>
    <w:rsid w:val="00F342E2"/>
    <w:rsid w:val="00F345CB"/>
    <w:rsid w:val="00F34B44"/>
    <w:rsid w:val="00F35BD3"/>
    <w:rsid w:val="00F360C1"/>
    <w:rsid w:val="00F363C3"/>
    <w:rsid w:val="00F363F3"/>
    <w:rsid w:val="00F36769"/>
    <w:rsid w:val="00F36C05"/>
    <w:rsid w:val="00F36C26"/>
    <w:rsid w:val="00F36CB5"/>
    <w:rsid w:val="00F36CD0"/>
    <w:rsid w:val="00F36EA7"/>
    <w:rsid w:val="00F37AC4"/>
    <w:rsid w:val="00F37E8C"/>
    <w:rsid w:val="00F37F3C"/>
    <w:rsid w:val="00F40546"/>
    <w:rsid w:val="00F40F33"/>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1276"/>
    <w:rsid w:val="00F5143A"/>
    <w:rsid w:val="00F51578"/>
    <w:rsid w:val="00F51CD4"/>
    <w:rsid w:val="00F51DD5"/>
    <w:rsid w:val="00F51F24"/>
    <w:rsid w:val="00F52059"/>
    <w:rsid w:val="00F528C4"/>
    <w:rsid w:val="00F52B96"/>
    <w:rsid w:val="00F52CD8"/>
    <w:rsid w:val="00F532DA"/>
    <w:rsid w:val="00F535A2"/>
    <w:rsid w:val="00F53BC0"/>
    <w:rsid w:val="00F5444E"/>
    <w:rsid w:val="00F5465F"/>
    <w:rsid w:val="00F54867"/>
    <w:rsid w:val="00F54F2B"/>
    <w:rsid w:val="00F5606F"/>
    <w:rsid w:val="00F5689A"/>
    <w:rsid w:val="00F56B82"/>
    <w:rsid w:val="00F56E8B"/>
    <w:rsid w:val="00F57A07"/>
    <w:rsid w:val="00F57B96"/>
    <w:rsid w:val="00F60079"/>
    <w:rsid w:val="00F60279"/>
    <w:rsid w:val="00F60B6F"/>
    <w:rsid w:val="00F610FD"/>
    <w:rsid w:val="00F61147"/>
    <w:rsid w:val="00F61259"/>
    <w:rsid w:val="00F61C05"/>
    <w:rsid w:val="00F61E35"/>
    <w:rsid w:val="00F61EC6"/>
    <w:rsid w:val="00F62204"/>
    <w:rsid w:val="00F62579"/>
    <w:rsid w:val="00F62A75"/>
    <w:rsid w:val="00F6331B"/>
    <w:rsid w:val="00F64E9E"/>
    <w:rsid w:val="00F6527C"/>
    <w:rsid w:val="00F65408"/>
    <w:rsid w:val="00F6561F"/>
    <w:rsid w:val="00F65B75"/>
    <w:rsid w:val="00F65EC5"/>
    <w:rsid w:val="00F66992"/>
    <w:rsid w:val="00F672BB"/>
    <w:rsid w:val="00F67376"/>
    <w:rsid w:val="00F67472"/>
    <w:rsid w:val="00F6781F"/>
    <w:rsid w:val="00F67A03"/>
    <w:rsid w:val="00F67A0E"/>
    <w:rsid w:val="00F67AC3"/>
    <w:rsid w:val="00F7027D"/>
    <w:rsid w:val="00F703A4"/>
    <w:rsid w:val="00F70418"/>
    <w:rsid w:val="00F70D1C"/>
    <w:rsid w:val="00F7117D"/>
    <w:rsid w:val="00F71204"/>
    <w:rsid w:val="00F713A0"/>
    <w:rsid w:val="00F714A8"/>
    <w:rsid w:val="00F71816"/>
    <w:rsid w:val="00F71832"/>
    <w:rsid w:val="00F71B15"/>
    <w:rsid w:val="00F72847"/>
    <w:rsid w:val="00F72C27"/>
    <w:rsid w:val="00F72ED2"/>
    <w:rsid w:val="00F72F2E"/>
    <w:rsid w:val="00F72FCE"/>
    <w:rsid w:val="00F731D9"/>
    <w:rsid w:val="00F732A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E59"/>
    <w:rsid w:val="00F76F71"/>
    <w:rsid w:val="00F77234"/>
    <w:rsid w:val="00F774C2"/>
    <w:rsid w:val="00F775AD"/>
    <w:rsid w:val="00F77983"/>
    <w:rsid w:val="00F77EAC"/>
    <w:rsid w:val="00F77F7B"/>
    <w:rsid w:val="00F8137A"/>
    <w:rsid w:val="00F81390"/>
    <w:rsid w:val="00F813F9"/>
    <w:rsid w:val="00F8191B"/>
    <w:rsid w:val="00F8194F"/>
    <w:rsid w:val="00F81C66"/>
    <w:rsid w:val="00F81CD3"/>
    <w:rsid w:val="00F820BC"/>
    <w:rsid w:val="00F820EA"/>
    <w:rsid w:val="00F823AA"/>
    <w:rsid w:val="00F8249F"/>
    <w:rsid w:val="00F8287C"/>
    <w:rsid w:val="00F8292B"/>
    <w:rsid w:val="00F82A05"/>
    <w:rsid w:val="00F82D69"/>
    <w:rsid w:val="00F83083"/>
    <w:rsid w:val="00F832AD"/>
    <w:rsid w:val="00F84090"/>
    <w:rsid w:val="00F843A4"/>
    <w:rsid w:val="00F84E0B"/>
    <w:rsid w:val="00F850A0"/>
    <w:rsid w:val="00F85287"/>
    <w:rsid w:val="00F85855"/>
    <w:rsid w:val="00F858F6"/>
    <w:rsid w:val="00F86516"/>
    <w:rsid w:val="00F868A9"/>
    <w:rsid w:val="00F87227"/>
    <w:rsid w:val="00F87748"/>
    <w:rsid w:val="00F87874"/>
    <w:rsid w:val="00F9033D"/>
    <w:rsid w:val="00F90404"/>
    <w:rsid w:val="00F90DFC"/>
    <w:rsid w:val="00F9129C"/>
    <w:rsid w:val="00F9150B"/>
    <w:rsid w:val="00F91A8F"/>
    <w:rsid w:val="00F91C06"/>
    <w:rsid w:val="00F921D6"/>
    <w:rsid w:val="00F9282A"/>
    <w:rsid w:val="00F931FC"/>
    <w:rsid w:val="00F934C7"/>
    <w:rsid w:val="00F9358D"/>
    <w:rsid w:val="00F93A69"/>
    <w:rsid w:val="00F94286"/>
    <w:rsid w:val="00F94662"/>
    <w:rsid w:val="00F947CA"/>
    <w:rsid w:val="00F94C2A"/>
    <w:rsid w:val="00F95155"/>
    <w:rsid w:val="00F95271"/>
    <w:rsid w:val="00F95382"/>
    <w:rsid w:val="00F956DB"/>
    <w:rsid w:val="00F957B9"/>
    <w:rsid w:val="00F95CA4"/>
    <w:rsid w:val="00F962B4"/>
    <w:rsid w:val="00F963C9"/>
    <w:rsid w:val="00F9653D"/>
    <w:rsid w:val="00F96969"/>
    <w:rsid w:val="00F970BF"/>
    <w:rsid w:val="00F974FB"/>
    <w:rsid w:val="00F97837"/>
    <w:rsid w:val="00F97D87"/>
    <w:rsid w:val="00F97FB9"/>
    <w:rsid w:val="00FA0265"/>
    <w:rsid w:val="00FA059C"/>
    <w:rsid w:val="00FA0BFA"/>
    <w:rsid w:val="00FA0E74"/>
    <w:rsid w:val="00FA1A10"/>
    <w:rsid w:val="00FA1BAC"/>
    <w:rsid w:val="00FA1C7F"/>
    <w:rsid w:val="00FA1FE7"/>
    <w:rsid w:val="00FA2363"/>
    <w:rsid w:val="00FA238A"/>
    <w:rsid w:val="00FA2DFF"/>
    <w:rsid w:val="00FA319D"/>
    <w:rsid w:val="00FA31E5"/>
    <w:rsid w:val="00FA3352"/>
    <w:rsid w:val="00FA3BAD"/>
    <w:rsid w:val="00FA401E"/>
    <w:rsid w:val="00FA44B8"/>
    <w:rsid w:val="00FA47C8"/>
    <w:rsid w:val="00FA4CB9"/>
    <w:rsid w:val="00FA4CBC"/>
    <w:rsid w:val="00FA537E"/>
    <w:rsid w:val="00FA541B"/>
    <w:rsid w:val="00FA5653"/>
    <w:rsid w:val="00FA56C4"/>
    <w:rsid w:val="00FA588B"/>
    <w:rsid w:val="00FA6140"/>
    <w:rsid w:val="00FA632A"/>
    <w:rsid w:val="00FA74B7"/>
    <w:rsid w:val="00FA758A"/>
    <w:rsid w:val="00FA76B1"/>
    <w:rsid w:val="00FA797E"/>
    <w:rsid w:val="00FA79C8"/>
    <w:rsid w:val="00FA79FD"/>
    <w:rsid w:val="00FA7E4E"/>
    <w:rsid w:val="00FB05A4"/>
    <w:rsid w:val="00FB066E"/>
    <w:rsid w:val="00FB0A5E"/>
    <w:rsid w:val="00FB0A9A"/>
    <w:rsid w:val="00FB0E0B"/>
    <w:rsid w:val="00FB1D88"/>
    <w:rsid w:val="00FB2358"/>
    <w:rsid w:val="00FB24BF"/>
    <w:rsid w:val="00FB3322"/>
    <w:rsid w:val="00FB3A2B"/>
    <w:rsid w:val="00FB3EAF"/>
    <w:rsid w:val="00FB3F04"/>
    <w:rsid w:val="00FB46E3"/>
    <w:rsid w:val="00FB474F"/>
    <w:rsid w:val="00FB4BAF"/>
    <w:rsid w:val="00FB4E14"/>
    <w:rsid w:val="00FB58A7"/>
    <w:rsid w:val="00FB5B03"/>
    <w:rsid w:val="00FB5BD9"/>
    <w:rsid w:val="00FB6088"/>
    <w:rsid w:val="00FB60CA"/>
    <w:rsid w:val="00FB6185"/>
    <w:rsid w:val="00FB6871"/>
    <w:rsid w:val="00FB6A04"/>
    <w:rsid w:val="00FB6A47"/>
    <w:rsid w:val="00FB78C0"/>
    <w:rsid w:val="00FB7C28"/>
    <w:rsid w:val="00FB7F95"/>
    <w:rsid w:val="00FC0076"/>
    <w:rsid w:val="00FC05B3"/>
    <w:rsid w:val="00FC0633"/>
    <w:rsid w:val="00FC0964"/>
    <w:rsid w:val="00FC0F03"/>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696A"/>
    <w:rsid w:val="00FC6E0E"/>
    <w:rsid w:val="00FC7009"/>
    <w:rsid w:val="00FC731C"/>
    <w:rsid w:val="00FC74CE"/>
    <w:rsid w:val="00FC7633"/>
    <w:rsid w:val="00FC7650"/>
    <w:rsid w:val="00FC76C3"/>
    <w:rsid w:val="00FC7B87"/>
    <w:rsid w:val="00FD0101"/>
    <w:rsid w:val="00FD0727"/>
    <w:rsid w:val="00FD0D5D"/>
    <w:rsid w:val="00FD139E"/>
    <w:rsid w:val="00FD16A6"/>
    <w:rsid w:val="00FD2727"/>
    <w:rsid w:val="00FD27B1"/>
    <w:rsid w:val="00FD2CF7"/>
    <w:rsid w:val="00FD2D43"/>
    <w:rsid w:val="00FD2DAD"/>
    <w:rsid w:val="00FD2E7F"/>
    <w:rsid w:val="00FD3000"/>
    <w:rsid w:val="00FD3276"/>
    <w:rsid w:val="00FD32B1"/>
    <w:rsid w:val="00FD402B"/>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851"/>
    <w:rsid w:val="00FE3DAE"/>
    <w:rsid w:val="00FE3F17"/>
    <w:rsid w:val="00FE3FBD"/>
    <w:rsid w:val="00FE4102"/>
    <w:rsid w:val="00FE4598"/>
    <w:rsid w:val="00FE4A80"/>
    <w:rsid w:val="00FE5298"/>
    <w:rsid w:val="00FE52A7"/>
    <w:rsid w:val="00FE5586"/>
    <w:rsid w:val="00FE5752"/>
    <w:rsid w:val="00FE5D97"/>
    <w:rsid w:val="00FE6C70"/>
    <w:rsid w:val="00FE6F47"/>
    <w:rsid w:val="00FE72B2"/>
    <w:rsid w:val="00FE7BA4"/>
    <w:rsid w:val="00FF0203"/>
    <w:rsid w:val="00FF0991"/>
    <w:rsid w:val="00FF09FA"/>
    <w:rsid w:val="00FF0BCD"/>
    <w:rsid w:val="00FF0C84"/>
    <w:rsid w:val="00FF0EBF"/>
    <w:rsid w:val="00FF11D5"/>
    <w:rsid w:val="00FF12D7"/>
    <w:rsid w:val="00FF140F"/>
    <w:rsid w:val="00FF19D1"/>
    <w:rsid w:val="00FF2228"/>
    <w:rsid w:val="00FF226E"/>
    <w:rsid w:val="00FF24A3"/>
    <w:rsid w:val="00FF284F"/>
    <w:rsid w:val="00FF2D7A"/>
    <w:rsid w:val="00FF2DA6"/>
    <w:rsid w:val="00FF2E34"/>
    <w:rsid w:val="00FF2F10"/>
    <w:rsid w:val="00FF30EF"/>
    <w:rsid w:val="00FF3C5F"/>
    <w:rsid w:val="00FF3C6A"/>
    <w:rsid w:val="00FF3CD8"/>
    <w:rsid w:val="00FF3CDD"/>
    <w:rsid w:val="00FF3D19"/>
    <w:rsid w:val="00FF50DD"/>
    <w:rsid w:val="00FF5524"/>
    <w:rsid w:val="00FF59DB"/>
    <w:rsid w:val="00FF5B4A"/>
    <w:rsid w:val="00FF5F3E"/>
    <w:rsid w:val="00FF5FAE"/>
    <w:rsid w:val="00FF6365"/>
    <w:rsid w:val="00FF77A6"/>
    <w:rsid w:val="00FF78A8"/>
    <w:rsid w:val="00FF78EF"/>
    <w:rsid w:val="00FF793C"/>
    <w:rsid w:val="00FF7C21"/>
    <w:rsid w:val="0C0CD616"/>
    <w:rsid w:val="0EB0A336"/>
    <w:rsid w:val="11E843F8"/>
    <w:rsid w:val="1374F6AF"/>
    <w:rsid w:val="251F0C31"/>
    <w:rsid w:val="26B32DFE"/>
    <w:rsid w:val="2976EF38"/>
    <w:rsid w:val="2C5B89E3"/>
    <w:rsid w:val="3E39C64F"/>
    <w:rsid w:val="4C833EA5"/>
    <w:rsid w:val="4CB33EC9"/>
    <w:rsid w:val="51AF0AF4"/>
    <w:rsid w:val="61B53E05"/>
    <w:rsid w:val="681BD469"/>
    <w:rsid w:val="6F3BDB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E3BB29A0-1585-4DC0-AC08-0048FF662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semiHidden/>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SimSun"/>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SimSun" w:hAnsi="Calibri Light"/>
      <w:b/>
      <w:bCs/>
      <w:sz w:val="32"/>
      <w:szCs w:val="32"/>
    </w:rPr>
  </w:style>
  <w:style w:type="character" w:customStyle="1" w:styleId="TitleChar">
    <w:name w:val="Title Char"/>
    <w:link w:val="Title"/>
    <w:rsid w:val="001B7E7E"/>
    <w:rPr>
      <w:rFonts w:ascii="Calibri Light" w:eastAsia="SimSun" w:hAnsi="Calibri Light" w:cs="Times New Roman"/>
      <w:b/>
      <w:bCs/>
      <w:sz w:val="32"/>
      <w:szCs w:val="32"/>
      <w:lang w:val="en-GB" w:eastAsia="en-US"/>
    </w:rPr>
  </w:style>
  <w:style w:type="paragraph" w:styleId="NormalWeb">
    <w:name w:val="Normal (Web)"/>
    <w:basedOn w:val="Normal"/>
    <w:uiPriority w:val="99"/>
    <w:semiHidden/>
    <w:unhideWhenUsed/>
    <w:rsid w:val="002924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References">
    <w:name w:val="References"/>
    <w:basedOn w:val="Normal"/>
    <w:rsid w:val="003B25E5"/>
    <w:pPr>
      <w:numPr>
        <w:numId w:val="8"/>
      </w:numPr>
      <w:overflowPunct/>
      <w:adjustRightInd/>
      <w:snapToGrid w:val="0"/>
      <w:spacing w:after="60"/>
      <w:jc w:val="both"/>
      <w:textAlignment w:val="auto"/>
    </w:pPr>
    <w:rPr>
      <w:rFonts w:eastAsia="SimSun"/>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B9659D"/>
    <w:rPr>
      <w:color w:val="605E5C"/>
      <w:shd w:val="clear" w:color="auto" w:fill="E1DFDD"/>
    </w:rPr>
  </w:style>
  <w:style w:type="character" w:styleId="Mention">
    <w:name w:val="Mention"/>
    <w:basedOn w:val="DefaultParagraphFont"/>
    <w:uiPriority w:val="99"/>
    <w:unhideWhenUsed/>
    <w:rsid w:val="00B9659D"/>
    <w:rPr>
      <w:color w:val="2B579A"/>
      <w:shd w:val="clear" w:color="auto" w:fill="E1DFDD"/>
    </w:rPr>
  </w:style>
  <w:style w:type="character" w:styleId="Strong">
    <w:name w:val="Strong"/>
    <w:basedOn w:val="DefaultParagraphFont"/>
    <w:uiPriority w:val="22"/>
    <w:qFormat/>
    <w:rsid w:val="00866C1D"/>
    <w:rPr>
      <w:b/>
      <w:bCs/>
    </w:rPr>
  </w:style>
  <w:style w:type="paragraph" w:customStyle="1" w:styleId="Agreement">
    <w:name w:val="Agreement"/>
    <w:basedOn w:val="Normal"/>
    <w:next w:val="Normal"/>
    <w:qFormat/>
    <w:rsid w:val="00E60354"/>
    <w:pPr>
      <w:numPr>
        <w:numId w:val="1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333803">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056943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8A7200-B2AD-4D0F-9952-AB2A51DD0CA9}">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3464609B-C582-4E46-BB1D-84BD6BDEBC43}">
  <ds:schemaRefs>
    <ds:schemaRef ds:uri="http://schemas.microsoft.com/sharepoint/v3/contenttype/forms"/>
  </ds:schemaRefs>
</ds:datastoreItem>
</file>

<file path=customXml/itemProps3.xml><?xml version="1.0" encoding="utf-8"?>
<ds:datastoreItem xmlns:ds="http://schemas.openxmlformats.org/officeDocument/2006/customXml" ds:itemID="{FE80475E-30AE-42FE-96F5-EA5E2BCECF9B}">
  <ds:schemaRefs>
    <ds:schemaRef ds:uri="http://schemas.openxmlformats.org/officeDocument/2006/bibliography"/>
  </ds:schemaRefs>
</ds:datastoreItem>
</file>

<file path=customXml/itemProps4.xml><?xml version="1.0" encoding="utf-8"?>
<ds:datastoreItem xmlns:ds="http://schemas.openxmlformats.org/officeDocument/2006/customXml" ds:itemID="{404EA92D-237F-4A29-BE5B-70E3B6E6C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ETSIW_80.dot</Template>
  <TotalTime>35</TotalTime>
  <Pages>3</Pages>
  <Words>1249</Words>
  <Characters>7121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Seau Sian</cp:lastModifiedBy>
  <cp:revision>44</cp:revision>
  <cp:lastPrinted>2010-01-06T08:23:00Z</cp:lastPrinted>
  <dcterms:created xsi:type="dcterms:W3CDTF">2021-03-31T08:37:00Z</dcterms:created>
  <dcterms:modified xsi:type="dcterms:W3CDTF">2021-04-01T20:48:00Z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(3)NtydcCaaMrZCQKA01B4yrOs10pD3U0tjo4lW0bR2QR4tY/383cwJ3F1YHYfJAbioN+uRoHvS
oTMhDHTCc2a/B672Hbu4PH0nTCfVVZb1Ec/kD5FL+LobcbQ96Cm+qYtcuZN7y9FAUfekkCZ1
rZQu/t79NMC7slpyTQKi0xzPfWo+sGaZFz+/Re2RW+e6CeoLAWU11MhlmMy9YZQIaDQ6pXaf
Fsc3HiQMJnUlcFZGSZ</vt:lpwstr>
  </property>
  <property fmtid="{D5CDD505-2E9C-101B-9397-08002B2CF9AE}" pid="11" name="_2015_ms_pID_7253431">
    <vt:lpwstr>etWAQv+fjLIAF9ZWkwEaldfVOE7ZRkWwtM4+sugcOtpvZgs6PMDkr1
vsFj850wh8EBaBms6Ks5Gn9d7LmqmjHsxdVhns8yeZqm4VLgvXYeXa1cgwDTejQ8LnJ1DoOn
67yw497wsk2YqjQRpnNvXF58sikTPmKTIeosf76hR1gV5VdKcP+cPjC2UOHAOVXpvllRoYgr
mPmPbAo1q3DpnV8PlXip72hJGBoYmu6APIoi</vt:lpwstr>
  </property>
  <property fmtid="{D5CDD505-2E9C-101B-9397-08002B2CF9AE}" pid="12" name="_2015_ms_pID_7253432">
    <vt:lpwstr>N2A08eDNe8Y4UG19MXefxnQoqfHiOwTErpba
4EDuJLcHNNS9xjRL7i7MGiU26guZtVZ0DNjh816bjf6JoOXL5qE=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1603204344</vt:lpwstr>
  </property>
  <property fmtid="{D5CDD505-2E9C-101B-9397-08002B2CF9AE}" pid="20" name="ContentTypeId">
    <vt:lpwstr>0x010100C3355BB4B7850E44A83DAD8AF6CF14B0</vt:lpwstr>
  </property>
</Properties>
</file>